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insideV w:val="single" w:sz="6" w:space="0" w:color="auto"/>
        </w:tblBorders>
        <w:tblLayout w:type="fixed"/>
        <w:tblCellMar>
          <w:left w:w="0" w:type="dxa"/>
          <w:right w:w="0" w:type="dxa"/>
        </w:tblCellMar>
        <w:tblLook w:val="0000" w:firstRow="0" w:lastRow="0" w:firstColumn="0" w:lastColumn="0" w:noHBand="0" w:noVBand="0"/>
      </w:tblPr>
      <w:tblGrid>
        <w:gridCol w:w="32"/>
        <w:gridCol w:w="7198"/>
      </w:tblGrid>
      <w:tr w:rsidR="007E1132" w:rsidRPr="00C90ED1" w14:paraId="69CE09FA" w14:textId="77777777" w:rsidTr="006B1F0B">
        <w:trPr>
          <w:cantSplit/>
        </w:trPr>
        <w:tc>
          <w:tcPr>
            <w:tcW w:w="32" w:type="dxa"/>
            <w:tcBorders>
              <w:top w:val="nil"/>
              <w:bottom w:val="nil"/>
              <w:right w:val="nil"/>
            </w:tcBorders>
          </w:tcPr>
          <w:p w14:paraId="140464B6" w14:textId="77777777" w:rsidR="007E1132" w:rsidRPr="00C90ED1" w:rsidRDefault="007E1132" w:rsidP="000956C7">
            <w:pPr>
              <w:tabs>
                <w:tab w:val="left" w:pos="720"/>
                <w:tab w:val="left" w:pos="1440"/>
                <w:tab w:val="left" w:pos="2880"/>
                <w:tab w:val="left" w:pos="3600"/>
                <w:tab w:val="left" w:pos="4320"/>
                <w:tab w:val="left" w:pos="5040"/>
                <w:tab w:val="left" w:pos="5760"/>
                <w:tab w:val="left" w:pos="6480"/>
                <w:tab w:val="left" w:pos="7200"/>
                <w:tab w:val="left" w:pos="7920"/>
              </w:tabs>
              <w:spacing w:line="240" w:lineRule="auto"/>
              <w:ind w:left="1843"/>
            </w:pPr>
            <w:bookmarkStart w:id="0" w:name="_Hlk35504011"/>
          </w:p>
        </w:tc>
        <w:tc>
          <w:tcPr>
            <w:tcW w:w="7198" w:type="dxa"/>
            <w:tcBorders>
              <w:top w:val="nil"/>
              <w:left w:val="nil"/>
              <w:bottom w:val="nil"/>
              <w:right w:val="nil"/>
            </w:tcBorders>
          </w:tcPr>
          <w:p w14:paraId="07985CCF" w14:textId="77777777" w:rsidR="0086501B" w:rsidRPr="00C90ED1" w:rsidRDefault="00353047" w:rsidP="00B03563">
            <w:pPr>
              <w:tabs>
                <w:tab w:val="clear" w:pos="851"/>
                <w:tab w:val="clear" w:pos="7371"/>
              </w:tabs>
              <w:spacing w:after="120" w:line="240" w:lineRule="auto"/>
            </w:pPr>
            <w:sdt>
              <w:sdtPr>
                <w:alias w:val="CONFIDENTIALITY"/>
                <w:tag w:val="CONFIDENTIALITY"/>
                <w:id w:val="-434286704"/>
                <w:placeholder>
                  <w:docPart w:val="0BDE1DD5ECC64DEE9264E7D0C7F0964C"/>
                </w:placeholder>
                <w:dataBinding w:prefixMappings="xmlns:ns0='http://schemas.microsoft.com/office/2006/metadata/properties' xmlns:ns1='http://www.w3.org/2001/XMLSchema-instance' xmlns:ns2='http://schemas.microsoft.com/office/infopath/2007/PartnerControls' xmlns:ns3='f48c3ea7-45bd-4121-b325-a3e340329d2c' " w:xpath="/ns0:properties[1]/documentManagement[1]/ns3:CONFIDENTIALITY[1]" w:storeItemID="{C2330D93-2232-4BE1-B175-3A70A5A6A601}"/>
                <w:dropDownList>
                  <w:listItem w:value="[CONFIDENTIALITY]"/>
                </w:dropDownList>
              </w:sdtPr>
              <w:sdtEndPr/>
              <w:sdtContent>
                <w:r w:rsidR="00FC75D2">
                  <w:t>CONFIDENTIAL</w:t>
                </w:r>
              </w:sdtContent>
            </w:sdt>
          </w:p>
          <w:p w14:paraId="7B2D17A2" w14:textId="77777777" w:rsidR="007E1132" w:rsidRPr="00C90ED1" w:rsidRDefault="00930AFC" w:rsidP="00B03563">
            <w:pPr>
              <w:tabs>
                <w:tab w:val="clear" w:pos="851"/>
                <w:tab w:val="clear" w:pos="7371"/>
              </w:tabs>
              <w:spacing w:after="240" w:line="240" w:lineRule="auto"/>
            </w:pPr>
            <w:r>
              <w:t>entre</w:t>
            </w:r>
          </w:p>
          <w:p w14:paraId="0BF0A907" w14:textId="77777777" w:rsidR="007E1132" w:rsidRPr="00C90ED1" w:rsidRDefault="007E1132" w:rsidP="00206196">
            <w:pPr>
              <w:tabs>
                <w:tab w:val="clear" w:pos="851"/>
                <w:tab w:val="clear" w:pos="7371"/>
              </w:tabs>
              <w:spacing w:line="240" w:lineRule="auto"/>
              <w:rPr>
                <w:b/>
              </w:rPr>
            </w:pPr>
            <w:r w:rsidRPr="00C90ED1">
              <w:rPr>
                <w:b/>
              </w:rPr>
              <w:fldChar w:fldCharType="begin" w:fldLock="1">
                <w:ffData>
                  <w:name w:val="Text6"/>
                  <w:enabled/>
                  <w:calcOnExit w:val="0"/>
                  <w:textInput/>
                </w:ffData>
              </w:fldChar>
            </w:r>
            <w:bookmarkStart w:id="1" w:name="Text6"/>
            <w:r w:rsidRPr="00C90ED1">
              <w:rPr>
                <w:b/>
              </w:rPr>
              <w:instrText xml:space="preserve"> FORMTEXT </w:instrText>
            </w:r>
            <w:r w:rsidRPr="00C90ED1">
              <w:rPr>
                <w:b/>
              </w:rPr>
            </w:r>
            <w:r w:rsidRPr="00C90ED1">
              <w:rPr>
                <w:b/>
              </w:rPr>
              <w:fldChar w:fldCharType="separate"/>
            </w:r>
            <w:r>
              <w:rPr>
                <w:b/>
              </w:rPr>
              <w:t>     </w:t>
            </w:r>
            <w:r w:rsidRPr="00C90ED1">
              <w:rPr>
                <w:b/>
              </w:rPr>
              <w:fldChar w:fldCharType="end"/>
            </w:r>
            <w:bookmarkEnd w:id="1"/>
          </w:p>
          <w:p w14:paraId="2A9118BB" w14:textId="77777777" w:rsidR="007E1132" w:rsidRPr="00C90ED1" w:rsidRDefault="007E1132" w:rsidP="00206196">
            <w:pPr>
              <w:tabs>
                <w:tab w:val="clear" w:pos="851"/>
                <w:tab w:val="clear" w:pos="7371"/>
              </w:tabs>
              <w:spacing w:line="240" w:lineRule="auto"/>
              <w:rPr>
                <w:b/>
              </w:rPr>
            </w:pPr>
            <w:r w:rsidRPr="00C90ED1">
              <w:rPr>
                <w:b/>
              </w:rPr>
              <w:fldChar w:fldCharType="begin" w:fldLock="1">
                <w:ffData>
                  <w:name w:val="Text42"/>
                  <w:enabled/>
                  <w:calcOnExit w:val="0"/>
                  <w:textInput/>
                </w:ffData>
              </w:fldChar>
            </w:r>
            <w:bookmarkStart w:id="2" w:name="Text42"/>
            <w:r w:rsidRPr="00C90ED1">
              <w:rPr>
                <w:b/>
              </w:rPr>
              <w:instrText xml:space="preserve"> FORMTEXT </w:instrText>
            </w:r>
            <w:r w:rsidRPr="00C90ED1">
              <w:rPr>
                <w:b/>
              </w:rPr>
            </w:r>
            <w:r w:rsidRPr="00C90ED1">
              <w:rPr>
                <w:b/>
              </w:rPr>
              <w:fldChar w:fldCharType="separate"/>
            </w:r>
            <w:r>
              <w:rPr>
                <w:b/>
              </w:rPr>
              <w:t>     </w:t>
            </w:r>
            <w:r w:rsidRPr="00C90ED1">
              <w:rPr>
                <w:b/>
              </w:rPr>
              <w:fldChar w:fldCharType="end"/>
            </w:r>
            <w:bookmarkEnd w:id="2"/>
          </w:p>
          <w:p w14:paraId="1B6E97B3" w14:textId="77777777" w:rsidR="007E1132" w:rsidRPr="00C90ED1" w:rsidRDefault="007E1132" w:rsidP="00206196">
            <w:pPr>
              <w:tabs>
                <w:tab w:val="clear" w:pos="851"/>
                <w:tab w:val="clear" w:pos="7371"/>
              </w:tabs>
              <w:spacing w:line="240" w:lineRule="auto"/>
              <w:rPr>
                <w:b/>
              </w:rPr>
            </w:pPr>
            <w:r w:rsidRPr="00C90ED1">
              <w:rPr>
                <w:b/>
              </w:rPr>
              <w:fldChar w:fldCharType="begin" w:fldLock="1">
                <w:ffData>
                  <w:name w:val="Text43"/>
                  <w:enabled/>
                  <w:calcOnExit w:val="0"/>
                  <w:textInput/>
                </w:ffData>
              </w:fldChar>
            </w:r>
            <w:bookmarkStart w:id="3" w:name="Text43"/>
            <w:r w:rsidRPr="00C90ED1">
              <w:rPr>
                <w:b/>
              </w:rPr>
              <w:instrText xml:space="preserve"> FORMTEXT </w:instrText>
            </w:r>
            <w:r w:rsidRPr="00C90ED1">
              <w:rPr>
                <w:b/>
              </w:rPr>
            </w:r>
            <w:r w:rsidRPr="00C90ED1">
              <w:rPr>
                <w:b/>
              </w:rPr>
              <w:fldChar w:fldCharType="separate"/>
            </w:r>
            <w:r>
              <w:rPr>
                <w:b/>
              </w:rPr>
              <w:t>     </w:t>
            </w:r>
            <w:r w:rsidRPr="00C90ED1">
              <w:rPr>
                <w:b/>
              </w:rPr>
              <w:fldChar w:fldCharType="end"/>
            </w:r>
            <w:bookmarkEnd w:id="3"/>
          </w:p>
          <w:p w14:paraId="7CBE78BA" w14:textId="77777777" w:rsidR="007E1132" w:rsidRPr="00C90ED1" w:rsidRDefault="007E1132" w:rsidP="00206196">
            <w:pPr>
              <w:tabs>
                <w:tab w:val="clear" w:pos="851"/>
                <w:tab w:val="clear" w:pos="7371"/>
              </w:tabs>
              <w:spacing w:line="240" w:lineRule="auto"/>
              <w:rPr>
                <w:b/>
              </w:rPr>
            </w:pPr>
            <w:r w:rsidRPr="00C90ED1">
              <w:rPr>
                <w:b/>
              </w:rPr>
              <w:fldChar w:fldCharType="begin" w:fldLock="1">
                <w:ffData>
                  <w:name w:val="Text44"/>
                  <w:enabled/>
                  <w:calcOnExit w:val="0"/>
                  <w:textInput/>
                </w:ffData>
              </w:fldChar>
            </w:r>
            <w:bookmarkStart w:id="4" w:name="Text44"/>
            <w:r w:rsidRPr="00C90ED1">
              <w:rPr>
                <w:b/>
              </w:rPr>
              <w:instrText xml:space="preserve"> FORMTEXT </w:instrText>
            </w:r>
            <w:r w:rsidRPr="00C90ED1">
              <w:rPr>
                <w:b/>
              </w:rPr>
            </w:r>
            <w:r w:rsidRPr="00C90ED1">
              <w:rPr>
                <w:b/>
              </w:rPr>
              <w:fldChar w:fldCharType="separate"/>
            </w:r>
            <w:r>
              <w:rPr>
                <w:b/>
              </w:rPr>
              <w:t>     </w:t>
            </w:r>
            <w:r w:rsidRPr="00C90ED1">
              <w:rPr>
                <w:b/>
              </w:rPr>
              <w:fldChar w:fldCharType="end"/>
            </w:r>
            <w:bookmarkEnd w:id="4"/>
          </w:p>
          <w:p w14:paraId="322A7B72" w14:textId="77777777" w:rsidR="007E1132" w:rsidRPr="00C90ED1" w:rsidRDefault="007E1132" w:rsidP="00A968EB">
            <w:pPr>
              <w:tabs>
                <w:tab w:val="clear" w:pos="851"/>
                <w:tab w:val="clear" w:pos="7371"/>
              </w:tabs>
              <w:spacing w:line="240" w:lineRule="auto"/>
              <w:rPr>
                <w:b/>
              </w:rPr>
            </w:pPr>
            <w:r w:rsidRPr="00C90ED1">
              <w:rPr>
                <w:b/>
              </w:rPr>
              <w:fldChar w:fldCharType="begin" w:fldLock="1">
                <w:ffData>
                  <w:name w:val="Text45"/>
                  <w:enabled/>
                  <w:calcOnExit w:val="0"/>
                  <w:textInput/>
                </w:ffData>
              </w:fldChar>
            </w:r>
            <w:bookmarkStart w:id="5" w:name="Text45"/>
            <w:r w:rsidRPr="00C90ED1">
              <w:rPr>
                <w:b/>
              </w:rPr>
              <w:instrText xml:space="preserve"> FORMTEXT </w:instrText>
            </w:r>
            <w:r w:rsidRPr="00C90ED1">
              <w:rPr>
                <w:b/>
              </w:rPr>
            </w:r>
            <w:r w:rsidRPr="00C90ED1">
              <w:rPr>
                <w:b/>
              </w:rPr>
              <w:fldChar w:fldCharType="separate"/>
            </w:r>
            <w:r>
              <w:rPr>
                <w:b/>
              </w:rPr>
              <w:t>     </w:t>
            </w:r>
            <w:r w:rsidRPr="00C90ED1">
              <w:rPr>
                <w:b/>
              </w:rPr>
              <w:fldChar w:fldCharType="end"/>
            </w:r>
            <w:bookmarkEnd w:id="5"/>
          </w:p>
          <w:p w14:paraId="22CE9244" w14:textId="77777777" w:rsidR="007E1132" w:rsidRPr="00C90ED1" w:rsidRDefault="007E1132" w:rsidP="00A968EB">
            <w:pPr>
              <w:tabs>
                <w:tab w:val="clear" w:pos="851"/>
                <w:tab w:val="clear" w:pos="7371"/>
              </w:tabs>
              <w:spacing w:before="240" w:line="240" w:lineRule="auto"/>
              <w:rPr>
                <w:bCs/>
              </w:rPr>
            </w:pPr>
            <w:r>
              <w:t xml:space="preserve">– ci-après </w:t>
            </w:r>
            <w:proofErr w:type="spellStart"/>
            <w:r>
              <w:t>dénommé·e</w:t>
            </w:r>
            <w:proofErr w:type="spellEnd"/>
            <w:r>
              <w:t xml:space="preserve"> le « contractant » –</w:t>
            </w:r>
          </w:p>
        </w:tc>
      </w:tr>
      <w:tr w:rsidR="007E1132" w:rsidRPr="00C90ED1" w14:paraId="68236659" w14:textId="77777777" w:rsidTr="006B1F0B">
        <w:trPr>
          <w:cantSplit/>
        </w:trPr>
        <w:tc>
          <w:tcPr>
            <w:tcW w:w="32" w:type="dxa"/>
            <w:tcBorders>
              <w:top w:val="nil"/>
              <w:bottom w:val="nil"/>
              <w:right w:val="nil"/>
            </w:tcBorders>
          </w:tcPr>
          <w:p w14:paraId="20619C68" w14:textId="77777777" w:rsidR="007E1132" w:rsidRPr="00C90ED1" w:rsidRDefault="007E1132" w:rsidP="000956C7">
            <w:pPr>
              <w:tabs>
                <w:tab w:val="left" w:pos="720"/>
                <w:tab w:val="left" w:pos="1440"/>
                <w:tab w:val="left" w:pos="2880"/>
                <w:tab w:val="left" w:pos="3600"/>
                <w:tab w:val="left" w:pos="4320"/>
                <w:tab w:val="left" w:pos="5040"/>
                <w:tab w:val="left" w:pos="5760"/>
                <w:tab w:val="left" w:pos="6480"/>
                <w:tab w:val="left" w:pos="7200"/>
                <w:tab w:val="left" w:pos="7920"/>
              </w:tabs>
              <w:spacing w:line="240" w:lineRule="auto"/>
              <w:ind w:left="1843"/>
            </w:pPr>
          </w:p>
        </w:tc>
        <w:tc>
          <w:tcPr>
            <w:tcW w:w="7198" w:type="dxa"/>
            <w:tcBorders>
              <w:top w:val="nil"/>
              <w:left w:val="nil"/>
              <w:bottom w:val="nil"/>
              <w:right w:val="nil"/>
            </w:tcBorders>
          </w:tcPr>
          <w:p w14:paraId="5BB9FA6D" w14:textId="77777777" w:rsidR="007E1132" w:rsidRPr="007635EE" w:rsidRDefault="00930AFC" w:rsidP="00B03563">
            <w:pPr>
              <w:tabs>
                <w:tab w:val="clear" w:pos="851"/>
                <w:tab w:val="clear" w:pos="7371"/>
              </w:tabs>
              <w:spacing w:before="240" w:after="240" w:line="240" w:lineRule="auto"/>
            </w:pPr>
            <w:r w:rsidRPr="007635EE">
              <w:t xml:space="preserve">et </w:t>
            </w:r>
            <w:proofErr w:type="gramStart"/>
            <w:r w:rsidRPr="007635EE">
              <w:t>la</w:t>
            </w:r>
            <w:proofErr w:type="gramEnd"/>
          </w:p>
          <w:p w14:paraId="066AB120" w14:textId="77777777" w:rsidR="00DA3F01" w:rsidRPr="00DA3F01" w:rsidRDefault="00DA3F01" w:rsidP="00DA3F01">
            <w:pPr>
              <w:tabs>
                <w:tab w:val="clear" w:pos="851"/>
                <w:tab w:val="clear" w:pos="7371"/>
              </w:tabs>
              <w:spacing w:line="240" w:lineRule="auto"/>
              <w:rPr>
                <w:b/>
              </w:rPr>
            </w:pPr>
            <w:r w:rsidRPr="00DA3F01">
              <w:rPr>
                <w:b/>
              </w:rPr>
              <w:t>Coopération allemande au développement</w:t>
            </w:r>
          </w:p>
          <w:p w14:paraId="4619D085" w14:textId="77777777" w:rsidR="00DA3F01" w:rsidRPr="00DA3F01" w:rsidRDefault="00DA3F01" w:rsidP="00DA3F01">
            <w:pPr>
              <w:tabs>
                <w:tab w:val="clear" w:pos="851"/>
                <w:tab w:val="clear" w:pos="7371"/>
              </w:tabs>
              <w:spacing w:line="240" w:lineRule="auto"/>
              <w:rPr>
                <w:b/>
              </w:rPr>
            </w:pPr>
            <w:r w:rsidRPr="00DA3F01">
              <w:rPr>
                <w:b/>
              </w:rPr>
              <w:t>Bureau de la GIZ à Bamako</w:t>
            </w:r>
          </w:p>
          <w:p w14:paraId="67616B7C" w14:textId="77777777" w:rsidR="00DA3F01" w:rsidRPr="00DA3F01" w:rsidRDefault="00DA3F01" w:rsidP="00DA3F01">
            <w:pPr>
              <w:tabs>
                <w:tab w:val="clear" w:pos="851"/>
                <w:tab w:val="clear" w:pos="7371"/>
              </w:tabs>
              <w:spacing w:line="240" w:lineRule="auto"/>
              <w:rPr>
                <w:b/>
              </w:rPr>
            </w:pPr>
            <w:r w:rsidRPr="00DA3F01">
              <w:rPr>
                <w:b/>
              </w:rPr>
              <w:t>Rue 22, Porte 202</w:t>
            </w:r>
          </w:p>
          <w:p w14:paraId="1F6566D7" w14:textId="77777777" w:rsidR="00DA3F01" w:rsidRPr="00DA3F01" w:rsidRDefault="00DA3F01" w:rsidP="00DA3F01">
            <w:pPr>
              <w:tabs>
                <w:tab w:val="clear" w:pos="851"/>
                <w:tab w:val="clear" w:pos="7371"/>
              </w:tabs>
              <w:spacing w:line="240" w:lineRule="auto"/>
              <w:rPr>
                <w:b/>
              </w:rPr>
            </w:pPr>
            <w:r w:rsidRPr="00DA3F01">
              <w:rPr>
                <w:b/>
              </w:rPr>
              <w:t>BP 1988</w:t>
            </w:r>
          </w:p>
          <w:p w14:paraId="10270413" w14:textId="77777777" w:rsidR="00DA3F01" w:rsidRPr="00DA3F01" w:rsidRDefault="00DA3F01" w:rsidP="00DA3F01">
            <w:pPr>
              <w:tabs>
                <w:tab w:val="clear" w:pos="851"/>
                <w:tab w:val="clear" w:pos="7371"/>
              </w:tabs>
              <w:spacing w:line="240" w:lineRule="auto"/>
              <w:rPr>
                <w:b/>
              </w:rPr>
            </w:pPr>
            <w:r w:rsidRPr="00DA3F01">
              <w:rPr>
                <w:b/>
              </w:rPr>
              <w:t>BAMAKO</w:t>
            </w:r>
          </w:p>
          <w:p w14:paraId="19775FE6" w14:textId="77777777" w:rsidR="00DA3F01" w:rsidRDefault="00DA3F01" w:rsidP="00DA3F01">
            <w:pPr>
              <w:spacing w:line="240" w:lineRule="auto"/>
              <w:rPr>
                <w:b/>
              </w:rPr>
            </w:pPr>
            <w:r w:rsidRPr="00DA3F01">
              <w:rPr>
                <w:b/>
              </w:rPr>
              <w:t>MALI</w:t>
            </w:r>
          </w:p>
          <w:p w14:paraId="454E4054" w14:textId="77777777" w:rsidR="00DB6AC3" w:rsidRDefault="00DB6AC3" w:rsidP="00DA3F01">
            <w:pPr>
              <w:spacing w:line="240" w:lineRule="auto"/>
              <w:rPr>
                <w:b/>
              </w:rPr>
            </w:pPr>
          </w:p>
          <w:p w14:paraId="24206227" w14:textId="385E6C8E" w:rsidR="00930AFC" w:rsidRDefault="00930AFC" w:rsidP="00DA3F01">
            <w:pPr>
              <w:spacing w:line="240" w:lineRule="auto"/>
            </w:pPr>
            <w:r>
              <w:t>représentée par</w:t>
            </w:r>
          </w:p>
          <w:p w14:paraId="27C57A75" w14:textId="77777777" w:rsidR="00DB6AC3" w:rsidRPr="00C90ED1" w:rsidRDefault="00DB6AC3" w:rsidP="00DA3F01">
            <w:pPr>
              <w:spacing w:line="240" w:lineRule="auto"/>
              <w:rPr>
                <w:bCs/>
              </w:rPr>
            </w:pPr>
          </w:p>
          <w:p w14:paraId="176D240B" w14:textId="57D226F0" w:rsidR="00930AFC" w:rsidRPr="00DA3F01" w:rsidRDefault="00421AC6" w:rsidP="00930AFC">
            <w:pPr>
              <w:pStyle w:val="Kopfzeile"/>
              <w:tabs>
                <w:tab w:val="clear" w:pos="851"/>
                <w:tab w:val="clear" w:pos="4252"/>
                <w:tab w:val="clear" w:pos="7371"/>
                <w:tab w:val="clear" w:pos="8504"/>
              </w:tabs>
              <w:spacing w:line="240" w:lineRule="auto"/>
              <w:rPr>
                <w:b/>
              </w:rPr>
            </w:pPr>
            <w:r>
              <w:rPr>
                <w:b/>
              </w:rPr>
              <w:fldChar w:fldCharType="begin">
                <w:ffData>
                  <w:name w:val=""/>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510C83A6" w14:textId="77777777" w:rsidR="007E1132" w:rsidRPr="00C90ED1" w:rsidRDefault="007E1132" w:rsidP="00595D35">
            <w:pPr>
              <w:tabs>
                <w:tab w:val="clear" w:pos="851"/>
                <w:tab w:val="clear" w:pos="7371"/>
              </w:tabs>
              <w:spacing w:before="240" w:line="240" w:lineRule="auto"/>
              <w:rPr>
                <w:bCs/>
              </w:rPr>
            </w:pPr>
            <w:r>
              <w:t>– ci-après dénommée la «</w:t>
            </w:r>
            <w:r w:rsidR="00C048C6">
              <w:t> </w:t>
            </w:r>
            <w:r>
              <w:t>GIZ » –</w:t>
            </w:r>
          </w:p>
        </w:tc>
      </w:tr>
      <w:tr w:rsidR="007E1132" w:rsidRPr="00C90ED1" w14:paraId="4AD736C8" w14:textId="77777777" w:rsidTr="006B1F0B">
        <w:trPr>
          <w:cantSplit/>
        </w:trPr>
        <w:tc>
          <w:tcPr>
            <w:tcW w:w="32" w:type="dxa"/>
            <w:tcBorders>
              <w:top w:val="nil"/>
              <w:bottom w:val="nil"/>
              <w:right w:val="nil"/>
            </w:tcBorders>
          </w:tcPr>
          <w:p w14:paraId="311A4584" w14:textId="77777777" w:rsidR="007E1132" w:rsidRPr="00C90ED1" w:rsidRDefault="007E1132" w:rsidP="000956C7">
            <w:pPr>
              <w:tabs>
                <w:tab w:val="left" w:pos="720"/>
                <w:tab w:val="left" w:pos="1440"/>
                <w:tab w:val="left" w:pos="2880"/>
                <w:tab w:val="left" w:pos="3600"/>
                <w:tab w:val="left" w:pos="4320"/>
                <w:tab w:val="left" w:pos="5040"/>
                <w:tab w:val="left" w:pos="5760"/>
                <w:tab w:val="left" w:pos="6480"/>
                <w:tab w:val="left" w:pos="7200"/>
                <w:tab w:val="left" w:pos="7920"/>
              </w:tabs>
              <w:spacing w:before="480" w:line="240" w:lineRule="auto"/>
              <w:ind w:left="1843"/>
            </w:pPr>
          </w:p>
        </w:tc>
        <w:tc>
          <w:tcPr>
            <w:tcW w:w="7198" w:type="dxa"/>
            <w:tcBorders>
              <w:top w:val="nil"/>
              <w:left w:val="nil"/>
              <w:bottom w:val="nil"/>
              <w:right w:val="nil"/>
            </w:tcBorders>
          </w:tcPr>
          <w:p w14:paraId="57E9A2FB" w14:textId="77777777" w:rsidR="00930AFC" w:rsidRPr="00C90ED1" w:rsidRDefault="00930AFC" w:rsidP="00B03563">
            <w:pPr>
              <w:tabs>
                <w:tab w:val="clear" w:pos="851"/>
                <w:tab w:val="clear" w:pos="7371"/>
              </w:tabs>
              <w:spacing w:before="240" w:after="120" w:line="240" w:lineRule="auto"/>
              <w:ind w:right="680"/>
            </w:pPr>
            <w:r>
              <w:t>Par la présente, le contrat suivant est conclu pour</w:t>
            </w:r>
          </w:p>
          <w:p w14:paraId="391E62B5" w14:textId="77777777" w:rsidR="007E1132" w:rsidRPr="00C90ED1" w:rsidRDefault="00F23A9F" w:rsidP="00B03563">
            <w:pPr>
              <w:tabs>
                <w:tab w:val="clear" w:pos="851"/>
                <w:tab w:val="clear" w:pos="7371"/>
              </w:tabs>
              <w:spacing w:before="240" w:after="120" w:line="240" w:lineRule="auto"/>
              <w:ind w:right="680"/>
            </w:pPr>
            <w:r>
              <w:t xml:space="preserve">le projet </w:t>
            </w:r>
            <w:r w:rsidR="00930AFC" w:rsidRPr="00C90ED1">
              <w:rPr>
                <w:b/>
              </w:rPr>
              <w:fldChar w:fldCharType="begin" w:fldLock="1">
                <w:ffData>
                  <w:name w:val="Text11"/>
                  <w:enabled/>
                  <w:calcOnExit w:val="0"/>
                  <w:textInput>
                    <w:default w:val="intitulé succinct du projet"/>
                  </w:textInput>
                </w:ffData>
              </w:fldChar>
            </w:r>
            <w:bookmarkStart w:id="6" w:name="Text11"/>
            <w:r w:rsidR="00930AFC" w:rsidRPr="00C90ED1">
              <w:rPr>
                <w:b/>
              </w:rPr>
              <w:instrText xml:space="preserve"> FORMTEXT </w:instrText>
            </w:r>
            <w:r w:rsidR="00930AFC" w:rsidRPr="00C90ED1">
              <w:rPr>
                <w:b/>
              </w:rPr>
            </w:r>
            <w:r w:rsidR="00930AFC" w:rsidRPr="00C90ED1">
              <w:rPr>
                <w:b/>
              </w:rPr>
              <w:fldChar w:fldCharType="separate"/>
            </w:r>
            <w:r>
              <w:rPr>
                <w:b/>
              </w:rPr>
              <w:t>intitulé succinct du projet</w:t>
            </w:r>
            <w:r w:rsidR="00930AFC" w:rsidRPr="00C90ED1">
              <w:rPr>
                <w:b/>
              </w:rPr>
              <w:fldChar w:fldCharType="end"/>
            </w:r>
            <w:bookmarkEnd w:id="6"/>
          </w:p>
          <w:p w14:paraId="5DBD8654" w14:textId="7418AEB5" w:rsidR="007E1132" w:rsidRPr="00C90ED1" w:rsidRDefault="00930AFC" w:rsidP="00930AFC">
            <w:pPr>
              <w:tabs>
                <w:tab w:val="clear" w:pos="851"/>
                <w:tab w:val="clear" w:pos="7371"/>
              </w:tabs>
              <w:spacing w:after="120" w:line="240" w:lineRule="auto"/>
              <w:ind w:right="680"/>
              <w:rPr>
                <w:bCs/>
              </w:rPr>
            </w:pPr>
            <w:r>
              <w:t>Pays d’intervention</w:t>
            </w:r>
            <w:r w:rsidR="00FC75D2">
              <w:t> :</w:t>
            </w:r>
            <w:r>
              <w:t xml:space="preserve"> </w:t>
            </w:r>
            <w:r w:rsidR="005E7225">
              <w:t>Mali</w:t>
            </w:r>
          </w:p>
        </w:tc>
      </w:tr>
    </w:tbl>
    <w:p w14:paraId="3D5D7092" w14:textId="77777777" w:rsidR="007E1132" w:rsidRPr="00C90ED1" w:rsidRDefault="007E1132" w:rsidP="00206196">
      <w:pPr>
        <w:pStyle w:val="Ueberschrift"/>
        <w:tabs>
          <w:tab w:val="clear" w:pos="851"/>
          <w:tab w:val="clear" w:pos="1135"/>
        </w:tabs>
        <w:spacing w:line="240" w:lineRule="auto"/>
        <w:ind w:left="0" w:firstLine="0"/>
        <w:rPr>
          <w:b w:val="0"/>
        </w:rPr>
      </w:pPr>
    </w:p>
    <w:tbl>
      <w:tblPr>
        <w:tblW w:w="0" w:type="auto"/>
        <w:tblInd w:w="8" w:type="dxa"/>
        <w:tblBorders>
          <w:insideV w:val="single" w:sz="6" w:space="0" w:color="auto"/>
        </w:tblBorders>
        <w:tblLayout w:type="fixed"/>
        <w:tblCellMar>
          <w:left w:w="0" w:type="dxa"/>
          <w:right w:w="0" w:type="dxa"/>
        </w:tblCellMar>
        <w:tblLook w:val="0000" w:firstRow="0" w:lastRow="0" w:firstColumn="0" w:lastColumn="0" w:noHBand="0" w:noVBand="0"/>
      </w:tblPr>
      <w:tblGrid>
        <w:gridCol w:w="7222"/>
      </w:tblGrid>
      <w:tr w:rsidR="007E1132" w:rsidRPr="00C90ED1" w14:paraId="0FE116C1" w14:textId="77777777" w:rsidTr="000956C7">
        <w:trPr>
          <w:cantSplit/>
        </w:trPr>
        <w:tc>
          <w:tcPr>
            <w:tcW w:w="7222" w:type="dxa"/>
            <w:tcBorders>
              <w:top w:val="nil"/>
              <w:left w:val="nil"/>
              <w:bottom w:val="nil"/>
              <w:right w:val="nil"/>
            </w:tcBorders>
          </w:tcPr>
          <w:p w14:paraId="44B469AE" w14:textId="77777777" w:rsidR="007E1132" w:rsidRPr="00C90ED1" w:rsidRDefault="00930AFC" w:rsidP="00B03563">
            <w:pPr>
              <w:pStyle w:val="Fuzeile"/>
              <w:tabs>
                <w:tab w:val="clear" w:pos="4536"/>
                <w:tab w:val="clear" w:pos="9072"/>
              </w:tabs>
              <w:spacing w:before="120" w:line="240" w:lineRule="atLeast"/>
              <w:rPr>
                <w:spacing w:val="-4"/>
                <w:sz w:val="18"/>
                <w:szCs w:val="18"/>
              </w:rPr>
            </w:pPr>
            <w:r>
              <w:rPr>
                <w:b/>
                <w:bCs/>
              </w:rPr>
              <w:t>Références</w:t>
            </w:r>
            <w:r>
              <w:t xml:space="preserve"> </w:t>
            </w:r>
            <w:r w:rsidRPr="00606802">
              <w:t>(à indiquer dans toute correspondance et sur toutes les factures)</w:t>
            </w:r>
          </w:p>
          <w:p w14:paraId="58470D7A" w14:textId="77777777" w:rsidR="0054656A" w:rsidRPr="005506E7" w:rsidRDefault="00930AFC" w:rsidP="005506E7">
            <w:pPr>
              <w:pStyle w:val="Fuzeile"/>
              <w:tabs>
                <w:tab w:val="clear" w:pos="4536"/>
                <w:tab w:val="clear" w:pos="9072"/>
                <w:tab w:val="left" w:pos="3959"/>
                <w:tab w:val="left" w:pos="6227"/>
              </w:tabs>
              <w:spacing w:before="60" w:after="60" w:line="240" w:lineRule="atLeast"/>
              <w:ind w:left="2682" w:hanging="2682"/>
              <w:rPr>
                <w:b/>
                <w:bCs/>
                <w:szCs w:val="22"/>
              </w:rPr>
            </w:pPr>
            <w:r w:rsidRPr="00606802">
              <w:rPr>
                <w:b/>
              </w:rPr>
              <w:t xml:space="preserve">Numéro d’appel </w:t>
            </w:r>
            <w:r w:rsidRPr="005506E7">
              <w:rPr>
                <w:b/>
                <w:szCs w:val="22"/>
              </w:rPr>
              <w:t>d’offres</w:t>
            </w:r>
            <w:r w:rsidR="00C048C6" w:rsidRPr="005506E7">
              <w:rPr>
                <w:b/>
                <w:bCs/>
                <w:szCs w:val="22"/>
              </w:rPr>
              <w:t> </w:t>
            </w:r>
            <w:r w:rsidR="00FC75D2" w:rsidRPr="005506E7">
              <w:rPr>
                <w:b/>
                <w:bCs/>
                <w:szCs w:val="22"/>
              </w:rPr>
              <w:t>:</w:t>
            </w:r>
            <w:r w:rsidRPr="005506E7">
              <w:rPr>
                <w:szCs w:val="22"/>
              </w:rPr>
              <w:tab/>
            </w:r>
            <w:r w:rsidR="005506E7">
              <w:rPr>
                <w:szCs w:val="22"/>
              </w:rPr>
              <w:fldChar w:fldCharType="begin">
                <w:ffData>
                  <w:name w:val=""/>
                  <w:enabled/>
                  <w:calcOnExit w:val="0"/>
                  <w:textInput>
                    <w:default w:val="xxxxxxx"/>
                  </w:textInput>
                </w:ffData>
              </w:fldChar>
            </w:r>
            <w:r w:rsidR="005506E7">
              <w:rPr>
                <w:szCs w:val="22"/>
              </w:rPr>
              <w:instrText xml:space="preserve"> FORMTEXT </w:instrText>
            </w:r>
            <w:r w:rsidR="005506E7">
              <w:rPr>
                <w:szCs w:val="22"/>
              </w:rPr>
            </w:r>
            <w:r w:rsidR="005506E7">
              <w:rPr>
                <w:szCs w:val="22"/>
              </w:rPr>
              <w:fldChar w:fldCharType="separate"/>
            </w:r>
            <w:r w:rsidR="005506E7">
              <w:rPr>
                <w:noProof/>
                <w:szCs w:val="22"/>
              </w:rPr>
              <w:t>xxxxxxx</w:t>
            </w:r>
            <w:r w:rsidR="005506E7">
              <w:rPr>
                <w:szCs w:val="22"/>
              </w:rPr>
              <w:fldChar w:fldCharType="end"/>
            </w:r>
            <w:r w:rsidRPr="005506E7">
              <w:rPr>
                <w:szCs w:val="22"/>
              </w:rPr>
              <w:tab/>
            </w:r>
            <w:r w:rsidRPr="005506E7">
              <w:rPr>
                <w:b/>
                <w:szCs w:val="22"/>
              </w:rPr>
              <w:t>Numéro de co</w:t>
            </w:r>
            <w:r w:rsidR="005506E7" w:rsidRPr="005506E7">
              <w:rPr>
                <w:b/>
                <w:szCs w:val="22"/>
              </w:rPr>
              <w:t>ntrat</w:t>
            </w:r>
            <w:r w:rsidR="00C048C6" w:rsidRPr="005506E7">
              <w:rPr>
                <w:b/>
                <w:bCs/>
                <w:szCs w:val="22"/>
              </w:rPr>
              <w:t> </w:t>
            </w:r>
            <w:r w:rsidR="00FC75D2" w:rsidRPr="005506E7">
              <w:rPr>
                <w:b/>
                <w:bCs/>
                <w:szCs w:val="22"/>
              </w:rPr>
              <w:t>:</w:t>
            </w:r>
            <w:r w:rsidRPr="005506E7">
              <w:rPr>
                <w:b/>
                <w:bCs/>
                <w:szCs w:val="22"/>
              </w:rPr>
              <w:tab/>
            </w:r>
            <w:r w:rsidR="005506E7">
              <w:rPr>
                <w:szCs w:val="22"/>
              </w:rPr>
              <w:fldChar w:fldCharType="begin">
                <w:ffData>
                  <w:name w:val=""/>
                  <w:enabled/>
                  <w:calcOnExit w:val="0"/>
                  <w:textInput>
                    <w:default w:val="45......"/>
                  </w:textInput>
                </w:ffData>
              </w:fldChar>
            </w:r>
            <w:r w:rsidR="005506E7">
              <w:rPr>
                <w:szCs w:val="22"/>
              </w:rPr>
              <w:instrText xml:space="preserve"> FORMTEXT </w:instrText>
            </w:r>
            <w:r w:rsidR="005506E7">
              <w:rPr>
                <w:szCs w:val="22"/>
              </w:rPr>
            </w:r>
            <w:r w:rsidR="005506E7">
              <w:rPr>
                <w:szCs w:val="22"/>
              </w:rPr>
              <w:fldChar w:fldCharType="separate"/>
            </w:r>
            <w:r w:rsidR="005506E7">
              <w:rPr>
                <w:noProof/>
                <w:szCs w:val="22"/>
              </w:rPr>
              <w:t>45......</w:t>
            </w:r>
            <w:r w:rsidR="005506E7">
              <w:rPr>
                <w:szCs w:val="22"/>
              </w:rPr>
              <w:fldChar w:fldCharType="end"/>
            </w:r>
          </w:p>
          <w:p w14:paraId="38DCF649" w14:textId="77777777" w:rsidR="0056214D" w:rsidRPr="00C90ED1" w:rsidRDefault="00930AFC" w:rsidP="005506E7">
            <w:pPr>
              <w:pStyle w:val="Fuzeile"/>
              <w:tabs>
                <w:tab w:val="clear" w:pos="4536"/>
                <w:tab w:val="clear" w:pos="9072"/>
                <w:tab w:val="left" w:pos="3959"/>
                <w:tab w:val="left" w:pos="6227"/>
              </w:tabs>
              <w:spacing w:before="60" w:after="60" w:line="240" w:lineRule="atLeast"/>
              <w:ind w:left="2682" w:hanging="2682"/>
              <w:rPr>
                <w:sz w:val="18"/>
                <w:szCs w:val="18"/>
              </w:rPr>
            </w:pPr>
            <w:r w:rsidRPr="005506E7">
              <w:rPr>
                <w:b/>
                <w:szCs w:val="22"/>
              </w:rPr>
              <w:t>Numéro du projet</w:t>
            </w:r>
            <w:r w:rsidR="00FC75D2" w:rsidRPr="005506E7">
              <w:rPr>
                <w:b/>
                <w:szCs w:val="22"/>
              </w:rPr>
              <w:t> :</w:t>
            </w:r>
            <w:r w:rsidRPr="005506E7">
              <w:rPr>
                <w:b/>
                <w:bCs/>
                <w:szCs w:val="22"/>
              </w:rPr>
              <w:tab/>
            </w:r>
            <w:r w:rsidRPr="005506E7">
              <w:rPr>
                <w:szCs w:val="22"/>
              </w:rPr>
              <w:fldChar w:fldCharType="begin" w:fldLock="1">
                <w:ffData>
                  <w:name w:val="Text86"/>
                  <w:enabled/>
                  <w:calcOnExit w:val="0"/>
                  <w:textInput/>
                </w:ffData>
              </w:fldChar>
            </w:r>
            <w:r w:rsidRPr="005506E7">
              <w:rPr>
                <w:szCs w:val="22"/>
              </w:rPr>
              <w:instrText xml:space="preserve"> FORMTEXT </w:instrText>
            </w:r>
            <w:r w:rsidRPr="005506E7">
              <w:rPr>
                <w:szCs w:val="22"/>
              </w:rPr>
            </w:r>
            <w:r w:rsidRPr="005506E7">
              <w:rPr>
                <w:szCs w:val="22"/>
              </w:rPr>
              <w:fldChar w:fldCharType="separate"/>
            </w:r>
            <w:r w:rsidRPr="005506E7">
              <w:rPr>
                <w:szCs w:val="22"/>
              </w:rPr>
              <w:t>     </w:t>
            </w:r>
            <w:r w:rsidRPr="005506E7">
              <w:rPr>
                <w:szCs w:val="22"/>
              </w:rPr>
              <w:fldChar w:fldCharType="end"/>
            </w:r>
            <w:r w:rsidRPr="005506E7">
              <w:rPr>
                <w:szCs w:val="22"/>
              </w:rPr>
              <w:tab/>
            </w:r>
            <w:r w:rsidR="005506E7">
              <w:rPr>
                <w:b/>
                <w:szCs w:val="22"/>
              </w:rPr>
              <w:t>Ordre</w:t>
            </w:r>
            <w:r w:rsidRPr="005506E7">
              <w:rPr>
                <w:b/>
                <w:szCs w:val="22"/>
              </w:rPr>
              <w:t xml:space="preserve"> interne</w:t>
            </w:r>
            <w:r w:rsidR="00C048C6" w:rsidRPr="005506E7">
              <w:rPr>
                <w:b/>
                <w:bCs/>
                <w:szCs w:val="22"/>
              </w:rPr>
              <w:t> </w:t>
            </w:r>
            <w:r w:rsidR="00FC75D2" w:rsidRPr="005506E7">
              <w:rPr>
                <w:b/>
                <w:bCs/>
                <w:szCs w:val="22"/>
              </w:rPr>
              <w:t>:</w:t>
            </w:r>
            <w:r w:rsidRPr="005506E7">
              <w:rPr>
                <w:szCs w:val="22"/>
              </w:rPr>
              <w:tab/>
            </w:r>
            <w:r w:rsidR="00301FBD" w:rsidRPr="005506E7">
              <w:rPr>
                <w:szCs w:val="22"/>
              </w:rPr>
              <w:fldChar w:fldCharType="begin" w:fldLock="1">
                <w:ffData>
                  <w:name w:val="Text86"/>
                  <w:enabled/>
                  <w:calcOnExit w:val="0"/>
                  <w:textInput/>
                </w:ffData>
              </w:fldChar>
            </w:r>
            <w:r w:rsidR="00301FBD" w:rsidRPr="005506E7">
              <w:rPr>
                <w:szCs w:val="22"/>
              </w:rPr>
              <w:instrText xml:space="preserve"> FORMTEXT </w:instrText>
            </w:r>
            <w:r w:rsidR="00301FBD" w:rsidRPr="005506E7">
              <w:rPr>
                <w:szCs w:val="22"/>
              </w:rPr>
            </w:r>
            <w:r w:rsidR="00301FBD" w:rsidRPr="005506E7">
              <w:rPr>
                <w:szCs w:val="22"/>
              </w:rPr>
              <w:fldChar w:fldCharType="separate"/>
            </w:r>
            <w:r w:rsidRPr="005506E7">
              <w:rPr>
                <w:szCs w:val="22"/>
              </w:rPr>
              <w:t>     </w:t>
            </w:r>
            <w:r w:rsidR="00301FBD" w:rsidRPr="005506E7">
              <w:rPr>
                <w:szCs w:val="22"/>
              </w:rPr>
              <w:fldChar w:fldCharType="end"/>
            </w:r>
          </w:p>
        </w:tc>
      </w:tr>
      <w:tr w:rsidR="007E1132" w:rsidRPr="00C90ED1" w14:paraId="723D9217" w14:textId="77777777" w:rsidTr="0086501B">
        <w:trPr>
          <w:cantSplit/>
        </w:trPr>
        <w:tc>
          <w:tcPr>
            <w:tcW w:w="7222" w:type="dxa"/>
            <w:tcBorders>
              <w:top w:val="nil"/>
              <w:left w:val="nil"/>
              <w:bottom w:val="nil"/>
              <w:right w:val="nil"/>
            </w:tcBorders>
          </w:tcPr>
          <w:p w14:paraId="4932A17C" w14:textId="77777777" w:rsidR="007E1132" w:rsidRPr="00C90ED1" w:rsidRDefault="007C2777" w:rsidP="00B03563">
            <w:pPr>
              <w:pStyle w:val="Fuzeile"/>
              <w:tabs>
                <w:tab w:val="clear" w:pos="4536"/>
                <w:tab w:val="clear" w:pos="9072"/>
              </w:tabs>
              <w:spacing w:before="120" w:line="240" w:lineRule="atLeast"/>
              <w:ind w:left="2688" w:hanging="2688"/>
              <w:rPr>
                <w:sz w:val="18"/>
                <w:szCs w:val="18"/>
              </w:rPr>
            </w:pPr>
            <w:r>
              <w:rPr>
                <w:sz w:val="18"/>
                <w:u w:val="single"/>
              </w:rPr>
              <w:t>Unité responsable du budget</w:t>
            </w:r>
          </w:p>
          <w:p w14:paraId="4B593FD1" w14:textId="77777777" w:rsidR="00EC6B50" w:rsidRDefault="007C2777" w:rsidP="00EC6B50">
            <w:pPr>
              <w:pStyle w:val="Fuzeile"/>
              <w:tabs>
                <w:tab w:val="clear" w:pos="4536"/>
                <w:tab w:val="clear" w:pos="9072"/>
              </w:tabs>
              <w:spacing w:line="240" w:lineRule="atLeast"/>
              <w:ind w:left="2686" w:hanging="2686"/>
              <w:rPr>
                <w:i/>
                <w:vanish/>
                <w:color w:val="FF0000"/>
                <w:sz w:val="18"/>
              </w:rPr>
            </w:pPr>
            <w:r w:rsidRPr="00606802">
              <w:t>Unité organisationnelle</w:t>
            </w:r>
            <w:r w:rsidR="00FC75D2">
              <w:t> :</w:t>
            </w:r>
            <w:r>
              <w:rPr>
                <w:sz w:val="18"/>
              </w:rPr>
              <w:tab/>
            </w:r>
            <w:r w:rsidR="00E441B3" w:rsidRPr="00C90ED1">
              <w:rPr>
                <w:sz w:val="18"/>
              </w:rPr>
              <w:fldChar w:fldCharType="begin" w:fldLock="1">
                <w:ffData>
                  <w:name w:val=""/>
                  <w:enabled/>
                  <w:calcOnExit w:val="0"/>
                  <w:textInput/>
                </w:ffData>
              </w:fldChar>
            </w:r>
            <w:r w:rsidR="00E441B3" w:rsidRPr="00C90ED1">
              <w:rPr>
                <w:sz w:val="18"/>
              </w:rPr>
              <w:instrText xml:space="preserve"> FORMTEXT </w:instrText>
            </w:r>
            <w:r w:rsidR="00E441B3" w:rsidRPr="00C90ED1">
              <w:rPr>
                <w:sz w:val="18"/>
              </w:rPr>
            </w:r>
            <w:r w:rsidR="00E441B3" w:rsidRPr="00C90ED1">
              <w:rPr>
                <w:sz w:val="18"/>
              </w:rPr>
              <w:fldChar w:fldCharType="separate"/>
            </w:r>
            <w:r>
              <w:rPr>
                <w:sz w:val="18"/>
              </w:rPr>
              <w:t>     </w:t>
            </w:r>
            <w:r w:rsidR="00E441B3" w:rsidRPr="00C90ED1">
              <w:rPr>
                <w:sz w:val="18"/>
              </w:rPr>
              <w:fldChar w:fldCharType="end"/>
            </w:r>
            <w:r>
              <w:rPr>
                <w:i/>
                <w:vanish/>
                <w:color w:val="FF0000"/>
                <w:sz w:val="18"/>
              </w:rPr>
              <w:t xml:space="preserve"> </w:t>
            </w:r>
          </w:p>
          <w:p w14:paraId="19E145C0" w14:textId="47CE2B20" w:rsidR="007E1132" w:rsidRPr="00C90ED1" w:rsidRDefault="007C2777" w:rsidP="00EC6B50">
            <w:pPr>
              <w:pStyle w:val="Fuzeile"/>
              <w:tabs>
                <w:tab w:val="clear" w:pos="4536"/>
                <w:tab w:val="clear" w:pos="9072"/>
              </w:tabs>
              <w:spacing w:line="240" w:lineRule="atLeast"/>
              <w:ind w:left="2686" w:hanging="2686"/>
              <w:rPr>
                <w:sz w:val="18"/>
                <w:szCs w:val="18"/>
              </w:rPr>
            </w:pPr>
            <w:r w:rsidRPr="00606802">
              <w:t>Responsable</w:t>
            </w:r>
            <w:r w:rsidR="00FC75D2">
              <w:t> :</w:t>
            </w:r>
            <w:r>
              <w:rPr>
                <w:sz w:val="18"/>
              </w:rPr>
              <w:tab/>
            </w:r>
            <w:r w:rsidR="00F23A9F" w:rsidRPr="00C90ED1">
              <w:rPr>
                <w:sz w:val="18"/>
              </w:rPr>
              <w:fldChar w:fldCharType="begin" w:fldLock="1">
                <w:ffData>
                  <w:name w:val=""/>
                  <w:enabled/>
                  <w:calcOnExit w:val="0"/>
                  <w:textInput>
                    <w:default w:val="Courriel du·de la responsable"/>
                  </w:textInput>
                </w:ffData>
              </w:fldChar>
            </w:r>
            <w:r w:rsidR="00F23A9F" w:rsidRPr="00C90ED1">
              <w:rPr>
                <w:sz w:val="18"/>
              </w:rPr>
              <w:instrText xml:space="preserve"> FORMTEXT </w:instrText>
            </w:r>
            <w:r w:rsidR="00F23A9F" w:rsidRPr="00C90ED1">
              <w:rPr>
                <w:sz w:val="18"/>
              </w:rPr>
            </w:r>
            <w:r w:rsidR="00F23A9F" w:rsidRPr="00C90ED1">
              <w:rPr>
                <w:sz w:val="18"/>
              </w:rPr>
              <w:fldChar w:fldCharType="separate"/>
            </w:r>
            <w:r>
              <w:rPr>
                <w:sz w:val="18"/>
              </w:rPr>
              <w:t>Courriel du·de la responsable</w:t>
            </w:r>
            <w:r w:rsidR="00F23A9F" w:rsidRPr="00C90ED1">
              <w:rPr>
                <w:sz w:val="18"/>
              </w:rPr>
              <w:fldChar w:fldCharType="end"/>
            </w:r>
          </w:p>
        </w:tc>
      </w:tr>
      <w:tr w:rsidR="007E1132" w:rsidRPr="00C90ED1" w14:paraId="21AE3DD6" w14:textId="77777777" w:rsidTr="0086501B">
        <w:trPr>
          <w:cantSplit/>
        </w:trPr>
        <w:tc>
          <w:tcPr>
            <w:tcW w:w="7222" w:type="dxa"/>
            <w:tcBorders>
              <w:top w:val="nil"/>
              <w:left w:val="nil"/>
              <w:bottom w:val="nil"/>
              <w:right w:val="nil"/>
            </w:tcBorders>
          </w:tcPr>
          <w:p w14:paraId="3F1A772A" w14:textId="77777777" w:rsidR="007E1132" w:rsidRPr="00C90ED1" w:rsidRDefault="007C2777" w:rsidP="00206196">
            <w:pPr>
              <w:pStyle w:val="Fuzeile"/>
              <w:tabs>
                <w:tab w:val="clear" w:pos="4536"/>
                <w:tab w:val="clear" w:pos="9072"/>
              </w:tabs>
              <w:spacing w:before="120" w:line="240" w:lineRule="atLeast"/>
              <w:ind w:left="2686" w:hanging="2686"/>
              <w:rPr>
                <w:rFonts w:cs="Arial"/>
                <w:sz w:val="18"/>
                <w:szCs w:val="18"/>
              </w:rPr>
            </w:pPr>
            <w:r>
              <w:rPr>
                <w:sz w:val="18"/>
                <w:u w:val="single"/>
              </w:rPr>
              <w:t>Achats et contrats</w:t>
            </w:r>
          </w:p>
          <w:p w14:paraId="755A5501" w14:textId="39F222EC" w:rsidR="007E1132" w:rsidRPr="00C90ED1" w:rsidRDefault="007C2777" w:rsidP="005506E7">
            <w:pPr>
              <w:pStyle w:val="Fuzeile"/>
              <w:tabs>
                <w:tab w:val="clear" w:pos="4536"/>
                <w:tab w:val="clear" w:pos="9072"/>
              </w:tabs>
              <w:spacing w:line="240" w:lineRule="atLeast"/>
              <w:ind w:left="2967" w:hanging="2967"/>
              <w:rPr>
                <w:rFonts w:cs="Arial"/>
                <w:sz w:val="18"/>
                <w:szCs w:val="18"/>
              </w:rPr>
            </w:pPr>
            <w:r w:rsidRPr="00606802">
              <w:t>Unité organisationnelle</w:t>
            </w:r>
            <w:r w:rsidR="00FC75D2">
              <w:t> :</w:t>
            </w:r>
            <w:r>
              <w:rPr>
                <w:sz w:val="18"/>
              </w:rPr>
              <w:tab/>
            </w:r>
            <w:r w:rsidR="005B145C" w:rsidRPr="00C90ED1">
              <w:rPr>
                <w:sz w:val="18"/>
              </w:rPr>
              <w:fldChar w:fldCharType="begin" w:fldLock="1">
                <w:ffData>
                  <w:name w:val=""/>
                  <w:enabled/>
                  <w:calcOnExit w:val="0"/>
                  <w:textInput/>
                </w:ffData>
              </w:fldChar>
            </w:r>
            <w:r w:rsidR="005B145C" w:rsidRPr="00C90ED1">
              <w:rPr>
                <w:sz w:val="18"/>
              </w:rPr>
              <w:instrText xml:space="preserve"> FORMTEXT </w:instrText>
            </w:r>
            <w:r w:rsidR="005B145C" w:rsidRPr="00C90ED1">
              <w:rPr>
                <w:sz w:val="18"/>
              </w:rPr>
            </w:r>
            <w:r w:rsidR="005B145C" w:rsidRPr="00C90ED1">
              <w:rPr>
                <w:sz w:val="18"/>
              </w:rPr>
              <w:fldChar w:fldCharType="separate"/>
            </w:r>
            <w:r>
              <w:rPr>
                <w:sz w:val="18"/>
              </w:rPr>
              <w:t>     </w:t>
            </w:r>
            <w:r w:rsidR="005B145C" w:rsidRPr="00C90ED1">
              <w:rPr>
                <w:sz w:val="18"/>
              </w:rPr>
              <w:fldChar w:fldCharType="end"/>
            </w:r>
            <w:r>
              <w:rPr>
                <w:i/>
                <w:vanish/>
                <w:color w:val="FF0000"/>
                <w:sz w:val="18"/>
              </w:rPr>
              <w:t xml:space="preserve"> </w:t>
            </w:r>
          </w:p>
          <w:p w14:paraId="257C03E5" w14:textId="77777777" w:rsidR="007E1132" w:rsidRPr="00C90ED1" w:rsidRDefault="007C2777" w:rsidP="005506E7">
            <w:pPr>
              <w:pStyle w:val="Fuzeile"/>
              <w:tabs>
                <w:tab w:val="clear" w:pos="4536"/>
                <w:tab w:val="clear" w:pos="9072"/>
              </w:tabs>
              <w:spacing w:line="240" w:lineRule="atLeast"/>
              <w:ind w:left="2967" w:hanging="2967"/>
              <w:rPr>
                <w:rFonts w:cs="Arial"/>
                <w:sz w:val="18"/>
                <w:szCs w:val="18"/>
              </w:rPr>
            </w:pPr>
            <w:proofErr w:type="spellStart"/>
            <w:r>
              <w:t>Acheteur·euse</w:t>
            </w:r>
            <w:proofErr w:type="spellEnd"/>
            <w:r>
              <w:t xml:space="preserve"> </w:t>
            </w:r>
            <w:proofErr w:type="spellStart"/>
            <w:r>
              <w:t>compétent·e</w:t>
            </w:r>
            <w:proofErr w:type="spellEnd"/>
            <w:r w:rsidR="00FC75D2">
              <w:t> :</w:t>
            </w:r>
            <w:r>
              <w:rPr>
                <w:sz w:val="18"/>
              </w:rPr>
              <w:tab/>
            </w:r>
            <w:r w:rsidR="00F23A9F" w:rsidRPr="00C90ED1">
              <w:rPr>
                <w:rFonts w:cs="Arial"/>
                <w:sz w:val="18"/>
              </w:rPr>
              <w:fldChar w:fldCharType="begin" w:fldLock="1">
                <w:ffData>
                  <w:name w:val="Text86"/>
                  <w:enabled/>
                  <w:calcOnExit w:val="0"/>
                  <w:textInput>
                    <w:default w:val="Courriel de l’acheteur·euse compétent·e"/>
                  </w:textInput>
                </w:ffData>
              </w:fldChar>
            </w:r>
            <w:r w:rsidR="00F23A9F" w:rsidRPr="00C90ED1">
              <w:rPr>
                <w:rFonts w:cs="Arial"/>
                <w:sz w:val="18"/>
              </w:rPr>
              <w:instrText xml:space="preserve"> </w:instrText>
            </w:r>
            <w:bookmarkStart w:id="7" w:name="Text86"/>
            <w:r w:rsidR="00F23A9F" w:rsidRPr="00C90ED1">
              <w:rPr>
                <w:rFonts w:cs="Arial"/>
                <w:sz w:val="18"/>
              </w:rPr>
              <w:instrText xml:space="preserve">FORMTEXT </w:instrText>
            </w:r>
            <w:r w:rsidR="00F23A9F" w:rsidRPr="00C90ED1">
              <w:rPr>
                <w:rFonts w:cs="Arial"/>
                <w:sz w:val="18"/>
              </w:rPr>
            </w:r>
            <w:r w:rsidR="00F23A9F" w:rsidRPr="00C90ED1">
              <w:rPr>
                <w:rFonts w:cs="Arial"/>
                <w:sz w:val="18"/>
              </w:rPr>
              <w:fldChar w:fldCharType="separate"/>
            </w:r>
            <w:r>
              <w:rPr>
                <w:sz w:val="18"/>
              </w:rPr>
              <w:t>Courriel de l’acheteur·euse compétent·e</w:t>
            </w:r>
            <w:r w:rsidR="00F23A9F" w:rsidRPr="00C90ED1">
              <w:rPr>
                <w:rFonts w:cs="Arial"/>
                <w:sz w:val="18"/>
              </w:rPr>
              <w:fldChar w:fldCharType="end"/>
            </w:r>
            <w:bookmarkEnd w:id="7"/>
          </w:p>
        </w:tc>
      </w:tr>
      <w:tr w:rsidR="007E1132" w:rsidRPr="00C90ED1" w14:paraId="442E3C5E" w14:textId="77777777" w:rsidTr="0086501B">
        <w:trPr>
          <w:cantSplit/>
        </w:trPr>
        <w:tc>
          <w:tcPr>
            <w:tcW w:w="7222" w:type="dxa"/>
            <w:tcBorders>
              <w:top w:val="nil"/>
              <w:left w:val="nil"/>
              <w:bottom w:val="nil"/>
              <w:right w:val="nil"/>
            </w:tcBorders>
          </w:tcPr>
          <w:p w14:paraId="348705D2" w14:textId="77777777" w:rsidR="004A7EC3" w:rsidRPr="00C90ED1" w:rsidRDefault="007C2777" w:rsidP="001E2744">
            <w:pPr>
              <w:pStyle w:val="Fuzeile"/>
              <w:tabs>
                <w:tab w:val="clear" w:pos="4536"/>
                <w:tab w:val="clear" w:pos="9072"/>
              </w:tabs>
              <w:spacing w:before="120" w:line="240" w:lineRule="atLeast"/>
              <w:rPr>
                <w:rFonts w:cs="Arial"/>
                <w:sz w:val="18"/>
                <w:szCs w:val="18"/>
                <w:u w:val="single"/>
              </w:rPr>
            </w:pPr>
            <w:r w:rsidRPr="00606802">
              <w:rPr>
                <w:u w:val="single"/>
              </w:rPr>
              <w:t>Traitement financier</w:t>
            </w:r>
            <w:r w:rsidRPr="00606802">
              <w:br/>
              <w:t>Veuillez utiliser les boîtes aux lettres fonctionnelles indiquées pour le traitement des contrats financiers.</w:t>
            </w:r>
          </w:p>
          <w:p w14:paraId="3AF72347" w14:textId="06707F38" w:rsidR="00EF46E8" w:rsidRPr="00FC75D2" w:rsidRDefault="00EF46E8" w:rsidP="001E2744">
            <w:pPr>
              <w:pStyle w:val="Fuzeile"/>
              <w:tabs>
                <w:tab w:val="clear" w:pos="4536"/>
                <w:tab w:val="clear" w:pos="9072"/>
              </w:tabs>
              <w:spacing w:line="240" w:lineRule="atLeast"/>
              <w:ind w:left="4099" w:hanging="4099"/>
              <w:rPr>
                <w:vanish/>
                <w:sz w:val="18"/>
              </w:rPr>
            </w:pPr>
          </w:p>
          <w:p w14:paraId="4DFA5291" w14:textId="172CFA74" w:rsidR="00F24BFB" w:rsidRPr="000956C7" w:rsidRDefault="00702B64" w:rsidP="000956C7">
            <w:pPr>
              <w:pStyle w:val="Fuzeile"/>
              <w:tabs>
                <w:tab w:val="clear" w:pos="4536"/>
                <w:tab w:val="clear" w:pos="9072"/>
              </w:tabs>
              <w:spacing w:before="60" w:line="240" w:lineRule="atLeast"/>
              <w:ind w:left="4099" w:hanging="4099"/>
            </w:pPr>
            <w:r w:rsidRPr="00606802">
              <w:t>Avances et fiches de saisie de services</w:t>
            </w:r>
            <w:r w:rsidR="00C048C6">
              <w:rPr>
                <w:sz w:val="18"/>
                <w:szCs w:val="18"/>
              </w:rPr>
              <w:t> </w:t>
            </w:r>
            <w:r w:rsidR="00FC75D2">
              <w:t>:</w:t>
            </w:r>
            <w:r>
              <w:rPr>
                <w:sz w:val="18"/>
              </w:rPr>
              <w:tab/>
            </w:r>
            <w:r w:rsidR="00421AC6" w:rsidRPr="00C90ED1">
              <w:rPr>
                <w:sz w:val="18"/>
              </w:rPr>
              <w:fldChar w:fldCharType="begin" w:fldLock="1">
                <w:ffData>
                  <w:name w:val=""/>
                  <w:enabled/>
                  <w:calcOnExit w:val="0"/>
                  <w:textInput/>
                </w:ffData>
              </w:fldChar>
            </w:r>
            <w:r w:rsidR="00421AC6" w:rsidRPr="00C90ED1">
              <w:rPr>
                <w:sz w:val="18"/>
              </w:rPr>
              <w:instrText xml:space="preserve"> FORMTEXT </w:instrText>
            </w:r>
            <w:r w:rsidR="00421AC6" w:rsidRPr="00C90ED1">
              <w:rPr>
                <w:sz w:val="18"/>
              </w:rPr>
            </w:r>
            <w:r w:rsidR="00421AC6" w:rsidRPr="00C90ED1">
              <w:rPr>
                <w:sz w:val="18"/>
              </w:rPr>
              <w:fldChar w:fldCharType="separate"/>
            </w:r>
            <w:r w:rsidR="00421AC6">
              <w:rPr>
                <w:sz w:val="18"/>
              </w:rPr>
              <w:t>     </w:t>
            </w:r>
            <w:r w:rsidR="00421AC6" w:rsidRPr="00C90ED1">
              <w:rPr>
                <w:sz w:val="18"/>
              </w:rPr>
              <w:fldChar w:fldCharType="end"/>
            </w:r>
          </w:p>
          <w:p w14:paraId="173E53A7" w14:textId="71164A28" w:rsidR="00301FBD" w:rsidRPr="00606802" w:rsidRDefault="00702B64" w:rsidP="00301FBD">
            <w:pPr>
              <w:pStyle w:val="Fuzeile"/>
              <w:tabs>
                <w:tab w:val="clear" w:pos="4536"/>
                <w:tab w:val="clear" w:pos="9072"/>
              </w:tabs>
              <w:spacing w:before="60" w:line="240" w:lineRule="atLeast"/>
              <w:ind w:left="4099" w:hanging="4099"/>
            </w:pPr>
            <w:r w:rsidRPr="00606802">
              <w:t>Factures à</w:t>
            </w:r>
            <w:r w:rsidR="00C048C6">
              <w:rPr>
                <w:sz w:val="18"/>
                <w:szCs w:val="18"/>
              </w:rPr>
              <w:t> </w:t>
            </w:r>
            <w:r w:rsidR="00FC75D2" w:rsidRPr="00606802">
              <w:t>:</w:t>
            </w:r>
            <w:r w:rsidRPr="00606802">
              <w:rPr>
                <w:sz w:val="18"/>
              </w:rPr>
              <w:tab/>
            </w:r>
            <w:r w:rsidR="00421AC6" w:rsidRPr="00C90ED1">
              <w:rPr>
                <w:sz w:val="18"/>
              </w:rPr>
              <w:fldChar w:fldCharType="begin" w:fldLock="1">
                <w:ffData>
                  <w:name w:val=""/>
                  <w:enabled/>
                  <w:calcOnExit w:val="0"/>
                  <w:textInput/>
                </w:ffData>
              </w:fldChar>
            </w:r>
            <w:r w:rsidR="00421AC6" w:rsidRPr="00C90ED1">
              <w:rPr>
                <w:sz w:val="18"/>
              </w:rPr>
              <w:instrText xml:space="preserve"> FORMTEXT </w:instrText>
            </w:r>
            <w:r w:rsidR="00421AC6" w:rsidRPr="00C90ED1">
              <w:rPr>
                <w:sz w:val="18"/>
              </w:rPr>
            </w:r>
            <w:r w:rsidR="00421AC6" w:rsidRPr="00C90ED1">
              <w:rPr>
                <w:sz w:val="18"/>
              </w:rPr>
              <w:fldChar w:fldCharType="separate"/>
            </w:r>
            <w:r w:rsidR="00421AC6">
              <w:rPr>
                <w:sz w:val="18"/>
              </w:rPr>
              <w:t>     </w:t>
            </w:r>
            <w:r w:rsidR="00421AC6" w:rsidRPr="00C90ED1">
              <w:rPr>
                <w:sz w:val="18"/>
              </w:rPr>
              <w:fldChar w:fldCharType="end"/>
            </w:r>
          </w:p>
          <w:p w14:paraId="4D1BF260" w14:textId="2AAFDEB2" w:rsidR="00F24BFB" w:rsidRPr="00C90ED1" w:rsidRDefault="00F24BFB" w:rsidP="00F24BFB">
            <w:pPr>
              <w:pStyle w:val="Fuzeile"/>
              <w:tabs>
                <w:tab w:val="clear" w:pos="4536"/>
                <w:tab w:val="clear" w:pos="9072"/>
              </w:tabs>
              <w:spacing w:after="60" w:line="240" w:lineRule="atLeast"/>
              <w:ind w:left="4099"/>
              <w:rPr>
                <w:rFonts w:cs="Arial"/>
                <w:sz w:val="18"/>
                <w:szCs w:val="18"/>
              </w:rPr>
            </w:pPr>
          </w:p>
        </w:tc>
      </w:tr>
    </w:tbl>
    <w:p w14:paraId="3CCEC6C7" w14:textId="4F28DE14" w:rsidR="003205EF" w:rsidRPr="00C90ED1" w:rsidRDefault="00335E74" w:rsidP="00335E74">
      <w:pPr>
        <w:tabs>
          <w:tab w:val="clear" w:pos="851"/>
          <w:tab w:val="clear" w:pos="7371"/>
          <w:tab w:val="left" w:pos="1080"/>
        </w:tabs>
      </w:pPr>
      <w:r>
        <w:tab/>
      </w:r>
    </w:p>
    <w:p w14:paraId="63AC97F5" w14:textId="37FF1BB8" w:rsidR="003205EF" w:rsidRPr="00C90ED1" w:rsidRDefault="003205EF" w:rsidP="00335E74">
      <w:pPr>
        <w:tabs>
          <w:tab w:val="clear" w:pos="7371"/>
        </w:tabs>
        <w:sectPr w:rsidR="003205EF" w:rsidRPr="00C90ED1" w:rsidSect="00936832">
          <w:headerReference w:type="default" r:id="rId11"/>
          <w:footerReference w:type="default" r:id="rId12"/>
          <w:headerReference w:type="first" r:id="rId13"/>
          <w:footerReference w:type="first" r:id="rId14"/>
          <w:pgSz w:w="11907" w:h="16840"/>
          <w:pgMar w:top="567" w:right="3402" w:bottom="567" w:left="1134" w:header="737" w:footer="567" w:gutter="0"/>
          <w:pgNumType w:start="1"/>
          <w:cols w:space="708"/>
          <w:titlePg/>
          <w:docGrid w:linePitch="299"/>
        </w:sectPr>
      </w:pPr>
    </w:p>
    <w:bookmarkEnd w:id="0"/>
    <w:p w14:paraId="6F4E7FC5" w14:textId="77777777" w:rsidR="00B10B33" w:rsidRPr="00C90ED1" w:rsidRDefault="005A485A" w:rsidP="00B10B33">
      <w:pPr>
        <w:pStyle w:val="berschrift1"/>
        <w:tabs>
          <w:tab w:val="clear" w:pos="851"/>
        </w:tabs>
        <w:ind w:left="851" w:hanging="851"/>
      </w:pPr>
      <w:r>
        <w:lastRenderedPageBreak/>
        <w:t>1.</w:t>
      </w:r>
      <w:r>
        <w:tab/>
        <w:t xml:space="preserve">Termes de référence </w:t>
      </w:r>
    </w:p>
    <w:p w14:paraId="3188ACBE" w14:textId="77777777" w:rsidR="00B10B33" w:rsidRPr="00C90ED1" w:rsidRDefault="00B10B33" w:rsidP="00B302D2">
      <w:pPr>
        <w:pStyle w:val="Standard1"/>
      </w:pPr>
      <w:r>
        <w:t>Le contractant s’engage à fournir les services et à atteindre les résultats énumérés dans les termes de référence (annexe</w:t>
      </w:r>
      <w:r w:rsidR="00C048C6">
        <w:t> </w:t>
      </w:r>
      <w:r>
        <w:t>1).</w:t>
      </w:r>
    </w:p>
    <w:p w14:paraId="37496CC1" w14:textId="77777777" w:rsidR="00B10B33" w:rsidRPr="00C90ED1" w:rsidRDefault="00B10B33" w:rsidP="00B10B33">
      <w:pPr>
        <w:pStyle w:val="berschrift1"/>
        <w:tabs>
          <w:tab w:val="clear" w:pos="851"/>
        </w:tabs>
        <w:ind w:left="851" w:hanging="851"/>
      </w:pPr>
      <w:r>
        <w:t>2.</w:t>
      </w:r>
      <w:r>
        <w:tab/>
        <w:t xml:space="preserve">Durée du contrat et désignation des </w:t>
      </w:r>
      <w:proofErr w:type="spellStart"/>
      <w:r>
        <w:t>expert·e·s</w:t>
      </w:r>
      <w:proofErr w:type="spellEnd"/>
      <w:r>
        <w:t xml:space="preserve"> ou </w:t>
      </w:r>
      <w:proofErr w:type="spellStart"/>
      <w:r>
        <w:t>du·de</w:t>
      </w:r>
      <w:proofErr w:type="spellEnd"/>
      <w:r>
        <w:t xml:space="preserve"> la </w:t>
      </w:r>
      <w:proofErr w:type="spellStart"/>
      <w:r>
        <w:t>consultant·e</w:t>
      </w:r>
      <w:proofErr w:type="spellEnd"/>
    </w:p>
    <w:p w14:paraId="16DE0A32" w14:textId="77777777" w:rsidR="00B10B33" w:rsidRPr="00C90ED1" w:rsidRDefault="00B10B33" w:rsidP="00B10B33">
      <w:pPr>
        <w:pStyle w:val="Standard1"/>
      </w:pPr>
      <w:r>
        <w:t xml:space="preserve">Le contrat court du </w:t>
      </w:r>
      <w:r w:rsidRPr="00C90ED1">
        <w:fldChar w:fldCharType="begin" w:fldLock="1">
          <w:ffData>
            <w:name w:val=""/>
            <w:enabled/>
            <w:calcOnExit w:val="0"/>
            <w:textInput/>
          </w:ffData>
        </w:fldChar>
      </w:r>
      <w:r w:rsidRPr="00C90ED1">
        <w:instrText xml:space="preserve"> FORMTEXT </w:instrText>
      </w:r>
      <w:r w:rsidRPr="00C90ED1">
        <w:fldChar w:fldCharType="separate"/>
      </w:r>
      <w:r>
        <w:t> </w:t>
      </w:r>
      <w:r>
        <w:t> </w:t>
      </w:r>
      <w:r>
        <w:t> </w:t>
      </w:r>
      <w:r>
        <w:t> </w:t>
      </w:r>
      <w:r>
        <w:t> </w:t>
      </w:r>
      <w:r w:rsidRPr="00C90ED1">
        <w:fldChar w:fldCharType="end"/>
      </w:r>
      <w:r>
        <w:t xml:space="preserve"> </w:t>
      </w:r>
      <w:proofErr w:type="spellStart"/>
      <w:r>
        <w:t>au</w:t>
      </w:r>
      <w:proofErr w:type="spellEnd"/>
      <w:r>
        <w:t xml:space="preserve"> </w:t>
      </w:r>
      <w:r w:rsidRPr="00C90ED1">
        <w:fldChar w:fldCharType="begin" w:fldLock="1">
          <w:ffData>
            <w:name w:val=""/>
            <w:enabled/>
            <w:calcOnExit w:val="0"/>
            <w:textInput/>
          </w:ffData>
        </w:fldChar>
      </w:r>
      <w:r w:rsidRPr="00C90ED1">
        <w:instrText xml:space="preserve"> FORMTEXT </w:instrText>
      </w:r>
      <w:r w:rsidRPr="00C90ED1">
        <w:fldChar w:fldCharType="separate"/>
      </w:r>
      <w:r>
        <w:t> </w:t>
      </w:r>
      <w:r>
        <w:t> </w:t>
      </w:r>
      <w:r>
        <w:t> </w:t>
      </w:r>
      <w:r>
        <w:t> </w:t>
      </w:r>
      <w:r>
        <w:t> </w:t>
      </w:r>
      <w:r w:rsidRPr="00C90ED1">
        <w:fldChar w:fldCharType="end"/>
      </w:r>
      <w:r>
        <w:t>.</w:t>
      </w:r>
    </w:p>
    <w:p w14:paraId="5F39F116" w14:textId="5955BE65" w:rsidR="00B10B33" w:rsidRPr="00C90ED1" w:rsidRDefault="00666030" w:rsidP="00B10B33">
      <w:pPr>
        <w:pStyle w:val="Standard1"/>
      </w:pPr>
      <w:r w:rsidRPr="00666030">
        <w:t>Le contractant s’engage à mettre à disposition les experts identifiés dans l’offre technique.</w:t>
      </w:r>
    </w:p>
    <w:p w14:paraId="0FF99D7E" w14:textId="77777777" w:rsidR="00B10B33" w:rsidRPr="00C90ED1" w:rsidRDefault="00B10B33" w:rsidP="00B10B33">
      <w:pPr>
        <w:pStyle w:val="Standard1"/>
      </w:pPr>
      <w:r>
        <w:t>Les périodes prévues pour la mission et/ou la période pendant laquelle les services doivent être fournis sont énoncées dans les termes de référence (annexe</w:t>
      </w:r>
      <w:r w:rsidR="00FC75D2">
        <w:t> </w:t>
      </w:r>
      <w:r>
        <w:t>1).</w:t>
      </w:r>
    </w:p>
    <w:p w14:paraId="53117C82" w14:textId="77777777" w:rsidR="00B10B33" w:rsidRDefault="00B10B33" w:rsidP="00B10B33">
      <w:pPr>
        <w:pStyle w:val="berschrift1"/>
        <w:tabs>
          <w:tab w:val="clear" w:pos="851"/>
        </w:tabs>
        <w:ind w:left="851" w:hanging="851"/>
      </w:pPr>
      <w:r>
        <w:t>3.</w:t>
      </w:r>
      <w:r>
        <w:tab/>
        <w:t>Achat de matériels et équipements</w:t>
      </w:r>
    </w:p>
    <w:p w14:paraId="3CAF4EBA" w14:textId="0656A261" w:rsidR="00353047" w:rsidRPr="00353047" w:rsidRDefault="00353047" w:rsidP="00353047">
      <w:r>
        <w:tab/>
        <w:t xml:space="preserve">- sans objet - </w:t>
      </w:r>
    </w:p>
    <w:p w14:paraId="1C969C9B" w14:textId="77777777" w:rsidR="00B10B33" w:rsidRPr="00C90ED1" w:rsidRDefault="00B10B33" w:rsidP="00B10B33">
      <w:pPr>
        <w:pStyle w:val="berschrift1"/>
        <w:tabs>
          <w:tab w:val="clear" w:pos="851"/>
        </w:tabs>
        <w:ind w:left="851" w:hanging="851"/>
      </w:pPr>
      <w:r>
        <w:t>4.</w:t>
      </w:r>
      <w:r>
        <w:tab/>
        <w:t>Rapports/évaluations</w:t>
      </w:r>
    </w:p>
    <w:p w14:paraId="56B82453" w14:textId="7C64A90E" w:rsidR="00B10B33" w:rsidRPr="00C90ED1" w:rsidRDefault="00B10B33" w:rsidP="00B10B33">
      <w:pPr>
        <w:pStyle w:val="Standard1"/>
      </w:pPr>
      <w:r>
        <w:t xml:space="preserve">Le rapport final (section 2.5.1 des Conditions générales relatives à la fourniture de services et d’ouvrages) doit être remis à la GIZ au plus tard le </w:t>
      </w:r>
      <w:r w:rsidRPr="00C90ED1">
        <w:fldChar w:fldCharType="begin" w:fldLock="1">
          <w:ffData>
            <w:name w:val=""/>
            <w:enabled/>
            <w:calcOnExit w:val="0"/>
            <w:textInput/>
          </w:ffData>
        </w:fldChar>
      </w:r>
      <w:r w:rsidRPr="00C90ED1">
        <w:instrText xml:space="preserve"> FORMTEXT </w:instrText>
      </w:r>
      <w:r w:rsidRPr="00C90ED1">
        <w:fldChar w:fldCharType="separate"/>
      </w:r>
      <w:r>
        <w:t> </w:t>
      </w:r>
      <w:r>
        <w:t> </w:t>
      </w:r>
      <w:r>
        <w:t> </w:t>
      </w:r>
      <w:r>
        <w:t> </w:t>
      </w:r>
      <w:r>
        <w:t> </w:t>
      </w:r>
      <w:r w:rsidRPr="00C90ED1">
        <w:fldChar w:fldCharType="end"/>
      </w:r>
      <w:r w:rsidR="007566A7">
        <w:rPr>
          <w:rStyle w:val="Hervorhebung3"/>
        </w:rPr>
        <w:t>.</w:t>
      </w:r>
    </w:p>
    <w:p w14:paraId="7B0CC825" w14:textId="5B59AC2D" w:rsidR="00B10B33" w:rsidRPr="00C90ED1" w:rsidRDefault="00B10B33" w:rsidP="00B10B33">
      <w:pPr>
        <w:pStyle w:val="berschrift1"/>
        <w:tabs>
          <w:tab w:val="clear" w:pos="851"/>
        </w:tabs>
        <w:ind w:left="851" w:hanging="851"/>
      </w:pPr>
      <w:r>
        <w:t>5.</w:t>
      </w:r>
      <w:r>
        <w:tab/>
        <w:t xml:space="preserve">Rémunération et dispositions fiscales </w:t>
      </w:r>
    </w:p>
    <w:p w14:paraId="34671DB1" w14:textId="646586F9" w:rsidR="00B10B33" w:rsidRPr="00C90ED1" w:rsidRDefault="00B10B33" w:rsidP="00B10B33">
      <w:pPr>
        <w:pStyle w:val="berschrift2-alsAbsatz"/>
      </w:pPr>
      <w:r>
        <w:t>5.1</w:t>
      </w:r>
      <w:r>
        <w:tab/>
        <w:t xml:space="preserve">Une rémunération totale jusqu’à concurrence de </w:t>
      </w:r>
      <w:r w:rsidRPr="00C90ED1">
        <w:rPr>
          <w:rFonts w:eastAsia="Times New Roman" w:cs="Times New Roman"/>
        </w:rPr>
        <w:fldChar w:fldCharType="begin" w:fldLock="1">
          <w:ffData>
            <w:name w:val="Text16"/>
            <w:enabled/>
            <w:calcOnExit w:val="0"/>
            <w:textInput/>
          </w:ffData>
        </w:fldChar>
      </w:r>
      <w:r w:rsidRPr="00C90ED1">
        <w:rPr>
          <w:rFonts w:eastAsia="Times New Roman" w:cs="Times New Roman"/>
        </w:rPr>
        <w:instrText xml:space="preserve"> FORMTEXT </w:instrText>
      </w:r>
      <w:r w:rsidRPr="00C90ED1">
        <w:rPr>
          <w:rFonts w:eastAsia="Times New Roman" w:cs="Times New Roman"/>
        </w:rPr>
      </w:r>
      <w:r w:rsidRPr="00C90ED1">
        <w:rPr>
          <w:rFonts w:eastAsia="Times New Roman" w:cs="Times New Roman"/>
        </w:rPr>
        <w:fldChar w:fldCharType="separate"/>
      </w:r>
      <w:r>
        <w:t>     </w:t>
      </w:r>
      <w:r w:rsidRPr="00C90ED1">
        <w:rPr>
          <w:rFonts w:eastAsia="Times New Roman" w:cs="Times New Roman"/>
        </w:rPr>
        <w:fldChar w:fldCharType="end"/>
      </w:r>
      <w:r>
        <w:t xml:space="preserve"> </w:t>
      </w:r>
      <w:r w:rsidR="00E81263" w:rsidRPr="00E81263">
        <w:rPr>
          <w:b/>
          <w:bCs/>
          <w:iCs/>
          <w:color w:val="000000" w:themeColor="text1"/>
        </w:rPr>
        <w:t>Francs CFA</w:t>
      </w:r>
    </w:p>
    <w:p w14:paraId="72EAD8A7" w14:textId="77777777" w:rsidR="00B10B33" w:rsidRPr="00C90ED1" w:rsidRDefault="00B10B33" w:rsidP="00B10B33">
      <w:pPr>
        <w:ind w:left="851"/>
      </w:pPr>
      <w:r>
        <w:t>est convenue pour les services à fournir par le contractant.</w:t>
      </w:r>
    </w:p>
    <w:p w14:paraId="0E09C584" w14:textId="2589518E" w:rsidR="00E81263" w:rsidRPr="00C90ED1" w:rsidRDefault="00B10B33" w:rsidP="00917338">
      <w:pPr>
        <w:pStyle w:val="Standard1"/>
      </w:pPr>
      <w:r>
        <w:t>Les taux individuels et les bases de décompte correspondants sont indiqués dans le bordereau des prix (annexe</w:t>
      </w:r>
      <w:r w:rsidR="00C048C6">
        <w:t> </w:t>
      </w:r>
      <w:r>
        <w:t>2). Le décompte sera basé sur les relevés d’heures conformément à la section</w:t>
      </w:r>
      <w:r w:rsidR="00C048C6">
        <w:t> </w:t>
      </w:r>
      <w:r>
        <w:t>3.2.2 des Conditions générales relatives à la fourniture de services et d’ouvrages.</w:t>
      </w:r>
    </w:p>
    <w:p w14:paraId="005A436E" w14:textId="77777777" w:rsidR="00917338" w:rsidRDefault="00B10B33" w:rsidP="00917338">
      <w:pPr>
        <w:pStyle w:val="Standard1"/>
        <w:ind w:hanging="851"/>
      </w:pPr>
      <w:r>
        <w:t>5.2</w:t>
      </w:r>
      <w:r>
        <w:tab/>
        <w:t>Dispositions fiscales</w:t>
      </w:r>
    </w:p>
    <w:p w14:paraId="6123FF52" w14:textId="77777777" w:rsidR="00917338" w:rsidRDefault="00E81263" w:rsidP="00917338">
      <w:pPr>
        <w:pStyle w:val="Standard1"/>
        <w:rPr>
          <w:rFonts w:cs="Arial"/>
        </w:rPr>
      </w:pPr>
      <w:r w:rsidRPr="00D504D6">
        <w:rPr>
          <w:rFonts w:cs="Arial"/>
          <w:bCs/>
          <w:noProof/>
        </w:rPr>
        <w:t xml:space="preserve">Le contractant  n’est  pas un employé de la GIZ, il est  prestataire de services, </w:t>
      </w:r>
      <w:r w:rsidRPr="00D504D6">
        <w:rPr>
          <w:rFonts w:cs="Arial"/>
        </w:rPr>
        <w:t>à ce titre, la GIZ n´assume aucune obligation à son égard que celle de payer les honoraires convenus.</w:t>
      </w:r>
      <w:r w:rsidRPr="00D504D6">
        <w:rPr>
          <w:rFonts w:cs="Arial"/>
        </w:rPr>
        <w:tab/>
      </w:r>
    </w:p>
    <w:p w14:paraId="34D65572" w14:textId="77777777" w:rsidR="00917338" w:rsidRDefault="00E81263" w:rsidP="00917338">
      <w:pPr>
        <w:pStyle w:val="Standard1"/>
        <w:rPr>
          <w:rFonts w:cs="Arial"/>
        </w:rPr>
      </w:pPr>
      <w:r w:rsidRPr="00D504D6">
        <w:rPr>
          <w:rFonts w:cs="Arial"/>
        </w:rPr>
        <w:t xml:space="preserve">Par conséquent, La GIZ ne paiera ni les cotisations sociales, ni les impôts en lieu et place et pour le compte du Contractant. </w:t>
      </w:r>
    </w:p>
    <w:p w14:paraId="2A1CBBFD" w14:textId="35A5CDD6" w:rsidR="00E81263" w:rsidRPr="00917338" w:rsidRDefault="00E81263" w:rsidP="00917338">
      <w:pPr>
        <w:pStyle w:val="Standard1"/>
      </w:pPr>
      <w:r w:rsidRPr="00D504D6">
        <w:rPr>
          <w:rFonts w:cs="Arial"/>
          <w:b/>
        </w:rPr>
        <w:lastRenderedPageBreak/>
        <w:t xml:space="preserve">Le contractant est tenu d’acquitter lui-même toutes ces obligations fiscales et parafiscales car d’après l’article N° 227 CGI, </w:t>
      </w:r>
      <w:r w:rsidRPr="00D504D6">
        <w:rPr>
          <w:rFonts w:cs="Arial"/>
          <w:b/>
          <w:bCs/>
        </w:rPr>
        <w:t>le contenu et le montant du présent contrat seront communiqués au centre des Impôts.</w:t>
      </w:r>
    </w:p>
    <w:p w14:paraId="047DFE32" w14:textId="115CE418" w:rsidR="00E81263" w:rsidRPr="00917338" w:rsidRDefault="00B10B33" w:rsidP="00917338">
      <w:pPr>
        <w:pStyle w:val="berschrift1"/>
        <w:tabs>
          <w:tab w:val="clear" w:pos="851"/>
        </w:tabs>
        <w:ind w:left="851" w:hanging="851"/>
        <w:rPr>
          <w:rStyle w:val="Hervorhebung3"/>
          <w:i w:val="0"/>
          <w:iCs w:val="0"/>
          <w:color w:val="auto"/>
        </w:rPr>
      </w:pPr>
      <w:r>
        <w:t>6.</w:t>
      </w:r>
      <w:r>
        <w:tab/>
        <w:t>Paiements</w:t>
      </w:r>
    </w:p>
    <w:p w14:paraId="4880A8C8" w14:textId="1AD99F83" w:rsidR="00B10B33" w:rsidRPr="00C90ED1" w:rsidRDefault="00B10B33" w:rsidP="00B10B33">
      <w:pPr>
        <w:pStyle w:val="Standard1"/>
      </w:pPr>
      <w:r>
        <w:t>La rémunération convenue à la section 5 du présent contrat sera versée comme suit, conformément à la section</w:t>
      </w:r>
      <w:r w:rsidR="00FC75D2">
        <w:t> </w:t>
      </w:r>
      <w:r w:rsidR="00E9069D" w:rsidRPr="00E9069D">
        <w:rPr>
          <w:b/>
          <w:bCs/>
        </w:rPr>
        <w:fldChar w:fldCharType="begin">
          <w:ffData>
            <w:name w:val="Text8"/>
            <w:enabled/>
            <w:calcOnExit w:val="0"/>
            <w:textInput>
              <w:default w:val="3"/>
            </w:textInput>
          </w:ffData>
        </w:fldChar>
      </w:r>
      <w:bookmarkStart w:id="8" w:name="Text8"/>
      <w:r w:rsidR="00E9069D" w:rsidRPr="00E9069D">
        <w:rPr>
          <w:b/>
          <w:bCs/>
        </w:rPr>
        <w:instrText xml:space="preserve"> FORMTEXT </w:instrText>
      </w:r>
      <w:r w:rsidR="00E9069D" w:rsidRPr="00E9069D">
        <w:rPr>
          <w:b/>
          <w:bCs/>
        </w:rPr>
      </w:r>
      <w:r w:rsidR="00E9069D" w:rsidRPr="00E9069D">
        <w:rPr>
          <w:b/>
          <w:bCs/>
        </w:rPr>
        <w:fldChar w:fldCharType="separate"/>
      </w:r>
      <w:r w:rsidR="00E9069D" w:rsidRPr="00E9069D">
        <w:rPr>
          <w:b/>
          <w:bCs/>
          <w:noProof/>
        </w:rPr>
        <w:t>3</w:t>
      </w:r>
      <w:r w:rsidR="00E9069D" w:rsidRPr="00E9069D">
        <w:rPr>
          <w:b/>
          <w:bCs/>
        </w:rPr>
        <w:fldChar w:fldCharType="end"/>
      </w:r>
      <w:bookmarkEnd w:id="8"/>
      <w:r>
        <w:t xml:space="preserve"> des Conditions générales relatives à la fourniture de services et d’ouvrages</w:t>
      </w:r>
      <w:r w:rsidR="00C048C6">
        <w:t> </w:t>
      </w:r>
      <w:r w:rsidR="00FC75D2">
        <w:t>:</w:t>
      </w:r>
    </w:p>
    <w:p w14:paraId="14CF385B" w14:textId="77777777" w:rsidR="00B10B33" w:rsidRPr="00C90ED1" w:rsidRDefault="00B10B33" w:rsidP="005506E7">
      <w:pPr>
        <w:pStyle w:val="berschrift2-alsAbsatz"/>
      </w:pPr>
      <w:r>
        <w:t>6.1</w:t>
      </w:r>
      <w:r>
        <w:tab/>
        <w:t>Avance</w:t>
      </w:r>
    </w:p>
    <w:p w14:paraId="6CB1BE31" w14:textId="77777777" w:rsidR="00B10B33" w:rsidRPr="00C90ED1" w:rsidRDefault="00B10B33" w:rsidP="00B10B33">
      <w:pPr>
        <w:pStyle w:val="Standard1"/>
      </w:pPr>
      <w:r>
        <w:t>L’avance sera versée après présentation d’une demande écrite. La demande d’avance doit être effectuée dans les 30</w:t>
      </w:r>
      <w:r w:rsidR="00C048C6">
        <w:t> </w:t>
      </w:r>
      <w:r>
        <w:t>jours suivant le début des travaux. Les travaux commenceront au plus tard 30</w:t>
      </w:r>
      <w:r w:rsidR="00C048C6">
        <w:t> </w:t>
      </w:r>
      <w:r>
        <w:t>jours après le début du contrat (section</w:t>
      </w:r>
      <w:r w:rsidR="00C048C6">
        <w:t> </w:t>
      </w:r>
      <w:r>
        <w:t>2). La GIZ doit être informée par écrit de la date de début des travaux.</w:t>
      </w:r>
    </w:p>
    <w:p w14:paraId="79DA5469" w14:textId="2913E023" w:rsidR="00B10B33" w:rsidRPr="00C90ED1" w:rsidRDefault="00B10B33" w:rsidP="00B10B33">
      <w:pPr>
        <w:pStyle w:val="2Einrckung"/>
        <w:tabs>
          <w:tab w:val="left" w:pos="0"/>
          <w:tab w:val="left" w:pos="6804"/>
          <w:tab w:val="decimal" w:pos="8505"/>
        </w:tabs>
        <w:spacing w:after="240"/>
        <w:ind w:firstLine="0"/>
      </w:pPr>
      <w:r>
        <w:t>Avance</w:t>
      </w:r>
      <w:r>
        <w:tab/>
      </w:r>
      <w:r w:rsidRPr="00C90ED1">
        <w:fldChar w:fldCharType="begin" w:fldLock="1">
          <w:ffData>
            <w:name w:val="Text22"/>
            <w:enabled/>
            <w:calcOnExit w:val="0"/>
            <w:textInput/>
          </w:ffData>
        </w:fldChar>
      </w:r>
      <w:bookmarkStart w:id="9" w:name="Text22"/>
      <w:r w:rsidRPr="00C90ED1">
        <w:instrText xml:space="preserve"> FORMTEXT </w:instrText>
      </w:r>
      <w:r w:rsidRPr="00C90ED1">
        <w:fldChar w:fldCharType="separate"/>
      </w:r>
      <w:r>
        <w:t> </w:t>
      </w:r>
      <w:r>
        <w:t> </w:t>
      </w:r>
      <w:r>
        <w:t> </w:t>
      </w:r>
      <w:r>
        <w:t> </w:t>
      </w:r>
      <w:r>
        <w:t> </w:t>
      </w:r>
      <w:r w:rsidRPr="00C90ED1">
        <w:fldChar w:fldCharType="end"/>
      </w:r>
      <w:r w:rsidR="00335E74">
        <w:t xml:space="preserve"> </w:t>
      </w:r>
      <w:r>
        <w:tab/>
      </w:r>
      <w:bookmarkEnd w:id="9"/>
      <w:r w:rsidR="000831EA">
        <w:t>Francs CFA</w:t>
      </w:r>
    </w:p>
    <w:p w14:paraId="75BB2B7B" w14:textId="77777777" w:rsidR="00B10B33" w:rsidRDefault="00B10B33" w:rsidP="00B10B33">
      <w:pPr>
        <w:pStyle w:val="2Einrckung"/>
        <w:tabs>
          <w:tab w:val="clear" w:pos="851"/>
        </w:tabs>
        <w:spacing w:after="240"/>
        <w:ind w:firstLine="0"/>
      </w:pPr>
      <w:r>
        <w:t>L’avance sera déduite de la facture finale du contrat.</w:t>
      </w:r>
    </w:p>
    <w:p w14:paraId="34BB4202" w14:textId="22459EE7" w:rsidR="00B10B33" w:rsidRPr="00C90ED1" w:rsidRDefault="00B10B33" w:rsidP="00EF7677">
      <w:pPr>
        <w:pStyle w:val="berschrift2-alsAbsatz"/>
      </w:pPr>
      <w:r>
        <w:t>6.2</w:t>
      </w:r>
      <w:r>
        <w:tab/>
        <w:t>Facture finale</w:t>
      </w:r>
      <w:r w:rsidR="00FA4767">
        <w:t xml:space="preserve"> </w:t>
      </w:r>
    </w:p>
    <w:p w14:paraId="0EE02909" w14:textId="1F06516D" w:rsidR="00B10B33" w:rsidRPr="00C90ED1" w:rsidRDefault="00B10B33" w:rsidP="00B10B33">
      <w:pPr>
        <w:pStyle w:val="2Einrckung"/>
        <w:tabs>
          <w:tab w:val="left" w:pos="0"/>
          <w:tab w:val="left" w:pos="6804"/>
          <w:tab w:val="decimal" w:pos="8505"/>
        </w:tabs>
        <w:ind w:firstLine="0"/>
      </w:pPr>
      <w:r>
        <w:t>Le paiement final d’un montant maximal de</w:t>
      </w:r>
      <w:r>
        <w:tab/>
      </w:r>
      <w:r w:rsidRPr="00C90ED1">
        <w:fldChar w:fldCharType="begin" w:fldLock="1">
          <w:ffData>
            <w:name w:val="Text24"/>
            <w:enabled/>
            <w:calcOnExit w:val="0"/>
            <w:textInput/>
          </w:ffData>
        </w:fldChar>
      </w:r>
      <w:bookmarkStart w:id="10" w:name="Text24"/>
      <w:r w:rsidRPr="00C90ED1">
        <w:instrText xml:space="preserve"> FORMTEXT </w:instrText>
      </w:r>
      <w:r w:rsidRPr="00C90ED1">
        <w:fldChar w:fldCharType="separate"/>
      </w:r>
      <w:r>
        <w:t>     </w:t>
      </w:r>
      <w:r w:rsidRPr="00C90ED1">
        <w:fldChar w:fldCharType="end"/>
      </w:r>
      <w:r w:rsidR="00C75AC8">
        <w:t xml:space="preserve"> </w:t>
      </w:r>
      <w:r w:rsidR="000831EA">
        <w:t>Francs CFA</w:t>
      </w:r>
      <w:r w:rsidR="00C048C6">
        <w:t> </w:t>
      </w:r>
      <w:bookmarkEnd w:id="10"/>
    </w:p>
    <w:p w14:paraId="528C284E" w14:textId="2CC30971" w:rsidR="00832E72" w:rsidRPr="00EF7677" w:rsidRDefault="00B10B33" w:rsidP="00832E72">
      <w:pPr>
        <w:pStyle w:val="2Einrckung"/>
        <w:tabs>
          <w:tab w:val="clear" w:pos="851"/>
          <w:tab w:val="left" w:pos="6804"/>
          <w:tab w:val="right" w:pos="8505"/>
        </w:tabs>
        <w:spacing w:after="240"/>
        <w:ind w:firstLine="0"/>
        <w:rPr>
          <w:rStyle w:val="Hervorhebung3"/>
          <w:i w:val="0"/>
          <w:color w:val="auto"/>
        </w:rPr>
      </w:pPr>
      <w:r>
        <w:t>sera effectué après réception de la facture finale.</w:t>
      </w:r>
    </w:p>
    <w:p w14:paraId="63C6F434" w14:textId="77777777" w:rsidR="00B10B33" w:rsidRPr="00C90ED1" w:rsidRDefault="00B10B33" w:rsidP="00B10B33">
      <w:pPr>
        <w:pStyle w:val="berschrift1"/>
        <w:tabs>
          <w:tab w:val="clear" w:pos="851"/>
        </w:tabs>
        <w:ind w:left="851" w:hanging="851"/>
      </w:pPr>
      <w:r>
        <w:t>7.</w:t>
      </w:r>
      <w:r>
        <w:tab/>
        <w:t>Conditions générales relatives à la fourniture de services et d’ouvrages</w:t>
      </w:r>
    </w:p>
    <w:p w14:paraId="62936114" w14:textId="77777777" w:rsidR="00B10B33" w:rsidRPr="00C90ED1" w:rsidRDefault="00B10B33" w:rsidP="00B10B33">
      <w:pPr>
        <w:pStyle w:val="berschrift2-alsAbsatz"/>
      </w:pPr>
      <w:r>
        <w:t>7.1</w:t>
      </w:r>
      <w:r w:rsidR="005506E7">
        <w:tab/>
      </w:r>
      <w:r>
        <w:rPr>
          <w:rStyle w:val="ui-provider"/>
        </w:rPr>
        <w:t>Les Conditions générales</w:t>
      </w:r>
      <w:r>
        <w:t xml:space="preserve"> et toutes leurs annexes font partie intégrante du présent contrat. Le contractant déclare par la présente avoir pris connaissance des Conditions générales relatives à la fourniture de services et d’ouvrages.</w:t>
      </w:r>
    </w:p>
    <w:p w14:paraId="4B003593" w14:textId="77777777" w:rsidR="00B10B33" w:rsidRPr="00C90ED1" w:rsidRDefault="00B10B33" w:rsidP="00B10B33">
      <w:pPr>
        <w:pStyle w:val="berschrift2-alsAbsatz"/>
      </w:pPr>
      <w:r>
        <w:t>7.2</w:t>
      </w:r>
      <w:r w:rsidR="005506E7">
        <w:tab/>
      </w:r>
      <w:r>
        <w:t>Les annexes visées à la section</w:t>
      </w:r>
      <w:r w:rsidR="00393858">
        <w:t> </w:t>
      </w:r>
      <w:r>
        <w:t>9 du présent contrat font partie intégrante de ce dernier.</w:t>
      </w:r>
    </w:p>
    <w:p w14:paraId="73C8F0AC" w14:textId="77777777" w:rsidR="00FB31AA" w:rsidRDefault="00B10B33" w:rsidP="00FB31AA">
      <w:pPr>
        <w:pStyle w:val="berschrift2-alsAbsatz"/>
      </w:pPr>
      <w:r>
        <w:t>7.3</w:t>
      </w:r>
      <w:r w:rsidR="005506E7">
        <w:tab/>
      </w:r>
      <w:r>
        <w:t>Les originaux des justificatifs doivent être présentés pour tous les éléments du contrat pour lesquels des justificatifs sont requis. Le contractant doit tenir la comptabilité du projet conformément aux principes d’une bonne tenue des comptes. La GIZ dispose d’un droit illimité de vérifier à tout moment la comptabilité du projet. Cela n’affecte en rien l’obligation du contractant de présenter les originaux des justificatifs.</w:t>
      </w:r>
    </w:p>
    <w:p w14:paraId="11A7A3B0" w14:textId="77777777" w:rsidR="00A30FD0" w:rsidRPr="00C90ED1" w:rsidRDefault="00B10B33" w:rsidP="00A30FD0">
      <w:pPr>
        <w:pStyle w:val="berschrift1"/>
        <w:tabs>
          <w:tab w:val="clear" w:pos="851"/>
        </w:tabs>
        <w:ind w:left="851" w:hanging="851"/>
      </w:pPr>
      <w:r>
        <w:lastRenderedPageBreak/>
        <w:t>8.</w:t>
      </w:r>
      <w:r>
        <w:tab/>
        <w:t>Exemplaires</w:t>
      </w:r>
    </w:p>
    <w:p w14:paraId="1D0B9736" w14:textId="77777777" w:rsidR="00B10B33" w:rsidRPr="00C90ED1" w:rsidRDefault="00B10B33" w:rsidP="00B10B33">
      <w:pPr>
        <w:pStyle w:val="Standard1"/>
      </w:pPr>
      <w:r>
        <w:t>Le présent contrat est rédigé en deux exemplaires originaux. Le contractant en reçoit un exemplaire.</w:t>
      </w:r>
    </w:p>
    <w:p w14:paraId="60B4C230" w14:textId="77777777" w:rsidR="00B10B33" w:rsidRPr="00C90ED1" w:rsidRDefault="00B10B33" w:rsidP="00B10B33">
      <w:pPr>
        <w:pStyle w:val="berschrift1"/>
        <w:keepLines/>
        <w:tabs>
          <w:tab w:val="clear" w:pos="851"/>
        </w:tabs>
        <w:ind w:left="851" w:hanging="851"/>
      </w:pPr>
      <w:r>
        <w:t>9.</w:t>
      </w:r>
      <w:r>
        <w:tab/>
        <w:t>Annexes (les annexes suivantes s’appliquent toutes (dans l’ordre indiqué) dans le cadre de l’exécution du contrat)</w:t>
      </w:r>
      <w:r w:rsidR="00C048C6">
        <w:t> </w:t>
      </w:r>
      <w:r w:rsidR="00FC75D2">
        <w:t>:</w:t>
      </w:r>
    </w:p>
    <w:p w14:paraId="118AA7E6" w14:textId="77777777" w:rsidR="00B10B33" w:rsidRPr="00C90ED1" w:rsidRDefault="00B10B33" w:rsidP="005506E7">
      <w:pPr>
        <w:pStyle w:val="Aufzhlung"/>
        <w:keepNext/>
        <w:keepLines/>
        <w:numPr>
          <w:ilvl w:val="0"/>
          <w:numId w:val="2"/>
        </w:numPr>
        <w:tabs>
          <w:tab w:val="clear" w:pos="851"/>
          <w:tab w:val="clear" w:pos="7371"/>
        </w:tabs>
        <w:ind w:left="1276" w:hanging="425"/>
      </w:pPr>
      <w:r>
        <w:t>Termes de référence</w:t>
      </w:r>
    </w:p>
    <w:p w14:paraId="0F57CAB8" w14:textId="77777777" w:rsidR="00B10B33" w:rsidRPr="00C90ED1" w:rsidRDefault="00B10B33" w:rsidP="005506E7">
      <w:pPr>
        <w:pStyle w:val="Aufzhlung"/>
        <w:keepNext/>
        <w:keepLines/>
        <w:numPr>
          <w:ilvl w:val="0"/>
          <w:numId w:val="2"/>
        </w:numPr>
        <w:tabs>
          <w:tab w:val="clear" w:pos="851"/>
          <w:tab w:val="clear" w:pos="7371"/>
        </w:tabs>
        <w:ind w:left="1276" w:hanging="425"/>
      </w:pPr>
      <w:r>
        <w:t xml:space="preserve">Bordereau des prix (offre financière finale du contractant en date du </w:t>
      </w:r>
      <w:r w:rsidRPr="00C90ED1">
        <w:fldChar w:fldCharType="begin" w:fldLock="1">
          <w:ffData>
            <w:name w:val="Text21"/>
            <w:enabled/>
            <w:calcOnExit w:val="0"/>
            <w:textInput/>
          </w:ffData>
        </w:fldChar>
      </w:r>
      <w:r w:rsidRPr="00C90ED1">
        <w:instrText xml:space="preserve"> FORMTEXT </w:instrText>
      </w:r>
      <w:r w:rsidRPr="00C90ED1">
        <w:fldChar w:fldCharType="separate"/>
      </w:r>
      <w:r>
        <w:t> </w:t>
      </w:r>
      <w:r>
        <w:t> </w:t>
      </w:r>
      <w:r>
        <w:t> </w:t>
      </w:r>
      <w:r>
        <w:t> </w:t>
      </w:r>
      <w:r>
        <w:t> </w:t>
      </w:r>
      <w:r w:rsidRPr="00C90ED1">
        <w:fldChar w:fldCharType="end"/>
      </w:r>
      <w:r>
        <w:t>)</w:t>
      </w:r>
    </w:p>
    <w:p w14:paraId="3608B61B" w14:textId="506E946B" w:rsidR="00B10B33" w:rsidRPr="00C90ED1" w:rsidRDefault="00B10B33" w:rsidP="005506E7">
      <w:pPr>
        <w:pStyle w:val="Aufzhlung"/>
        <w:keepNext/>
        <w:keepLines/>
        <w:numPr>
          <w:ilvl w:val="0"/>
          <w:numId w:val="2"/>
        </w:numPr>
        <w:tabs>
          <w:tab w:val="clear" w:pos="851"/>
          <w:tab w:val="clear" w:pos="7371"/>
        </w:tabs>
        <w:ind w:left="1276" w:hanging="425"/>
      </w:pPr>
      <w:r>
        <w:t>Offre technique</w:t>
      </w:r>
      <w:r w:rsidR="00C048C6">
        <w:t> </w:t>
      </w:r>
      <w:r>
        <w:t xml:space="preserve">/ CV en date du </w:t>
      </w:r>
      <w:r w:rsidRPr="00C90ED1">
        <w:fldChar w:fldCharType="begin" w:fldLock="1">
          <w:ffData>
            <w:name w:val="Text21"/>
            <w:enabled/>
            <w:calcOnExit w:val="0"/>
            <w:textInput/>
          </w:ffData>
        </w:fldChar>
      </w:r>
      <w:r w:rsidRPr="00C90ED1">
        <w:instrText xml:space="preserve"> FORMTEXT </w:instrText>
      </w:r>
      <w:r w:rsidRPr="00C90ED1">
        <w:fldChar w:fldCharType="separate"/>
      </w:r>
      <w:r>
        <w:t> </w:t>
      </w:r>
      <w:r>
        <w:t> </w:t>
      </w:r>
      <w:r>
        <w:t> </w:t>
      </w:r>
      <w:r>
        <w:t> </w:t>
      </w:r>
      <w:r>
        <w:t> </w:t>
      </w:r>
      <w:r w:rsidRPr="00C90ED1">
        <w:fldChar w:fldCharType="end"/>
      </w:r>
      <w:r>
        <w:t xml:space="preserve"> </w:t>
      </w:r>
    </w:p>
    <w:p w14:paraId="073F0BAB" w14:textId="77777777" w:rsidR="00B10B33" w:rsidRPr="00C90ED1" w:rsidRDefault="00B10B33" w:rsidP="005506E7">
      <w:pPr>
        <w:pStyle w:val="Aufzhlung"/>
        <w:keepNext/>
        <w:keepLines/>
        <w:numPr>
          <w:ilvl w:val="0"/>
          <w:numId w:val="2"/>
        </w:numPr>
        <w:tabs>
          <w:tab w:val="clear" w:pos="851"/>
          <w:tab w:val="clear" w:pos="7371"/>
        </w:tabs>
        <w:ind w:left="1276" w:hanging="425"/>
      </w:pPr>
      <w:r>
        <w:t xml:space="preserve">Conditions générales relatives à la fourniture de services et d’ouvrages pour le compte de la GIZ </w:t>
      </w:r>
    </w:p>
    <w:p w14:paraId="1A483A83" w14:textId="77777777" w:rsidR="00B10B33" w:rsidRPr="00C90ED1" w:rsidRDefault="00B10B33" w:rsidP="005506E7">
      <w:pPr>
        <w:pStyle w:val="Aufzhlung"/>
        <w:keepNext/>
        <w:keepLines/>
        <w:numPr>
          <w:ilvl w:val="0"/>
          <w:numId w:val="2"/>
        </w:numPr>
        <w:tabs>
          <w:tab w:val="clear" w:pos="851"/>
          <w:tab w:val="clear" w:pos="7371"/>
        </w:tabs>
        <w:ind w:left="1276" w:hanging="425"/>
        <w:rPr>
          <w:rStyle w:val="Hervorhebung3"/>
          <w:i w:val="0"/>
          <w:iCs w:val="0"/>
          <w:color w:val="auto"/>
        </w:rPr>
      </w:pPr>
      <w:r>
        <w:t xml:space="preserve">Déclaration du consortium </w:t>
      </w:r>
      <w:r>
        <w:rPr>
          <w:rStyle w:val="Hervorhebung3"/>
        </w:rPr>
        <w:t>le cas échéant</w:t>
      </w:r>
    </w:p>
    <w:p w14:paraId="023817B5" w14:textId="4A3D76B8" w:rsidR="00B10B33" w:rsidRPr="002B5D62" w:rsidRDefault="00B10B33" w:rsidP="00B10B33">
      <w:pPr>
        <w:keepNext/>
        <w:tabs>
          <w:tab w:val="clear" w:pos="7371"/>
          <w:tab w:val="left" w:pos="6379"/>
          <w:tab w:val="left" w:pos="8577"/>
        </w:tabs>
        <w:spacing w:before="480"/>
        <w:rPr>
          <w:lang w:val="de-DE"/>
        </w:rPr>
      </w:pPr>
      <w:r w:rsidRPr="00C90ED1">
        <w:fldChar w:fldCharType="begin" w:fldLock="1">
          <w:ffData>
            <w:name w:val="Text25"/>
            <w:enabled/>
            <w:calcOnExit w:val="0"/>
            <w:textInput>
              <w:default w:val="Lieu"/>
            </w:textInput>
          </w:ffData>
        </w:fldChar>
      </w:r>
      <w:bookmarkStart w:id="11" w:name="Text25"/>
      <w:r w:rsidRPr="002B5D62">
        <w:rPr>
          <w:lang w:val="de-DE"/>
        </w:rPr>
        <w:instrText xml:space="preserve"> FORMTEXT </w:instrText>
      </w:r>
      <w:r w:rsidRPr="00C90ED1">
        <w:fldChar w:fldCharType="separate"/>
      </w:r>
      <w:r w:rsidRPr="002B5D62">
        <w:rPr>
          <w:lang w:val="de-DE"/>
        </w:rPr>
        <w:t>Lieu</w:t>
      </w:r>
      <w:r w:rsidRPr="00C90ED1">
        <w:fldChar w:fldCharType="end"/>
      </w:r>
      <w:bookmarkEnd w:id="11"/>
      <w:r w:rsidRPr="002B5D62">
        <w:rPr>
          <w:lang w:val="de-DE"/>
        </w:rPr>
        <w:t xml:space="preserve">, </w:t>
      </w:r>
      <w:proofErr w:type="gramStart"/>
      <w:r w:rsidRPr="002B5D62">
        <w:rPr>
          <w:lang w:val="de-DE"/>
        </w:rPr>
        <w:t>date</w:t>
      </w:r>
      <w:r w:rsidR="00C048C6">
        <w:rPr>
          <w:lang w:val="de-DE"/>
        </w:rPr>
        <w:t> </w:t>
      </w:r>
      <w:r w:rsidR="00FC75D2">
        <w:rPr>
          <w:lang w:val="de-DE"/>
        </w:rPr>
        <w:t>:</w:t>
      </w:r>
      <w:proofErr w:type="gramEnd"/>
      <w:r w:rsidRPr="002B5D62">
        <w:rPr>
          <w:lang w:val="de-DE"/>
        </w:rPr>
        <w:t xml:space="preserve"> </w:t>
      </w:r>
      <w:r w:rsidRPr="00C90ED1">
        <w:fldChar w:fldCharType="begin" w:fldLock="1">
          <w:ffData>
            <w:name w:val="Text25"/>
            <w:enabled/>
            <w:calcOnExit w:val="0"/>
            <w:textInput/>
          </w:ffData>
        </w:fldChar>
      </w:r>
      <w:r w:rsidRPr="002B5D62">
        <w:rPr>
          <w:lang w:val="de-DE"/>
        </w:rPr>
        <w:instrText xml:space="preserve"> FORMTEXT </w:instrText>
      </w:r>
      <w:r w:rsidRPr="00C90ED1">
        <w:fldChar w:fldCharType="separate"/>
      </w:r>
      <w:r w:rsidRPr="002B5D62">
        <w:rPr>
          <w:lang w:val="de-DE"/>
        </w:rPr>
        <w:t>     </w:t>
      </w:r>
      <w:r w:rsidRPr="00C90ED1">
        <w:fldChar w:fldCharType="end"/>
      </w:r>
    </w:p>
    <w:p w14:paraId="2CC911CD" w14:textId="6DAA753A" w:rsidR="00B10B33" w:rsidRPr="00584C36" w:rsidRDefault="00B10B33" w:rsidP="00584C36">
      <w:pPr>
        <w:keepNext/>
        <w:tabs>
          <w:tab w:val="left" w:pos="6379"/>
        </w:tabs>
        <w:spacing w:before="240" w:after="600" w:line="240" w:lineRule="auto"/>
        <w:rPr>
          <w:rStyle w:val="Hervorhebung3"/>
          <w:bCs/>
          <w:i w:val="0"/>
          <w:color w:val="auto"/>
          <w:lang w:val="de-DE"/>
        </w:rPr>
      </w:pPr>
      <w:r w:rsidRPr="002B5D62">
        <w:rPr>
          <w:lang w:val="de-DE"/>
        </w:rPr>
        <w:t>Deutsche Gesellschaft für</w:t>
      </w:r>
      <w:r w:rsidRPr="002B5D62">
        <w:rPr>
          <w:lang w:val="de-DE"/>
        </w:rPr>
        <w:br/>
        <w:t>Internationale Zusammenarbeit (GIZ) GmbH</w:t>
      </w:r>
    </w:p>
    <w:tbl>
      <w:tblPr>
        <w:tblW w:w="9490" w:type="dxa"/>
        <w:tblInd w:w="8" w:type="dxa"/>
        <w:tblBorders>
          <w:insideH w:val="single" w:sz="4" w:space="0" w:color="auto"/>
        </w:tblBorders>
        <w:tblLayout w:type="fixed"/>
        <w:tblCellMar>
          <w:left w:w="0" w:type="dxa"/>
          <w:right w:w="0" w:type="dxa"/>
        </w:tblCellMar>
        <w:tblLook w:val="0000" w:firstRow="0" w:lastRow="0" w:firstColumn="0" w:lastColumn="0" w:noHBand="0" w:noVBand="0"/>
      </w:tblPr>
      <w:tblGrid>
        <w:gridCol w:w="2544"/>
        <w:gridCol w:w="283"/>
        <w:gridCol w:w="2694"/>
        <w:gridCol w:w="425"/>
        <w:gridCol w:w="3544"/>
      </w:tblGrid>
      <w:tr w:rsidR="00B10B33" w:rsidRPr="00C90ED1" w14:paraId="7F113A1C" w14:textId="77777777" w:rsidTr="00186090">
        <w:trPr>
          <w:cantSplit/>
        </w:trPr>
        <w:tc>
          <w:tcPr>
            <w:tcW w:w="2544" w:type="dxa"/>
            <w:tcBorders>
              <w:top w:val="nil"/>
              <w:left w:val="nil"/>
              <w:bottom w:val="single" w:sz="4" w:space="0" w:color="auto"/>
              <w:right w:val="nil"/>
            </w:tcBorders>
            <w:tcMar>
              <w:left w:w="0" w:type="dxa"/>
              <w:right w:w="0" w:type="dxa"/>
            </w:tcMar>
          </w:tcPr>
          <w:p w14:paraId="38BCA47D" w14:textId="77777777" w:rsidR="00B10B33" w:rsidRPr="00C90ED1" w:rsidRDefault="00B10B33" w:rsidP="000956C7">
            <w:pPr>
              <w:spacing w:after="20"/>
            </w:pPr>
            <w:r w:rsidRPr="00C90ED1">
              <w:fldChar w:fldCharType="begin" w:fldLock="1">
                <w:ffData>
                  <w:name w:val=""/>
                  <w:enabled/>
                  <w:calcOnExit w:val="0"/>
                  <w:textInput/>
                </w:ffData>
              </w:fldChar>
            </w:r>
            <w:r w:rsidRPr="00C90ED1">
              <w:instrText xml:space="preserve"> FORMTEXT </w:instrText>
            </w:r>
            <w:r w:rsidRPr="00C90ED1">
              <w:fldChar w:fldCharType="separate"/>
            </w:r>
            <w:r>
              <w:t> </w:t>
            </w:r>
            <w:r>
              <w:t> </w:t>
            </w:r>
            <w:r>
              <w:t> </w:t>
            </w:r>
            <w:r>
              <w:t> </w:t>
            </w:r>
            <w:r>
              <w:t> </w:t>
            </w:r>
            <w:r w:rsidRPr="00C90ED1">
              <w:fldChar w:fldCharType="end"/>
            </w:r>
          </w:p>
          <w:p w14:paraId="37FF2009" w14:textId="77777777" w:rsidR="00B10B33" w:rsidRPr="00C90ED1" w:rsidRDefault="00B10B33" w:rsidP="00186090">
            <w:pPr>
              <w:spacing w:before="60" w:after="20" w:line="240" w:lineRule="auto"/>
            </w:pPr>
            <w:r>
              <w:rPr>
                <w:b/>
                <w:sz w:val="18"/>
              </w:rPr>
              <w:t>Prénom et nom complets, fonction, UO</w:t>
            </w:r>
          </w:p>
        </w:tc>
        <w:tc>
          <w:tcPr>
            <w:tcW w:w="283" w:type="dxa"/>
            <w:vMerge w:val="restart"/>
            <w:tcBorders>
              <w:top w:val="nil"/>
              <w:left w:val="nil"/>
              <w:bottom w:val="nil"/>
              <w:right w:val="nil"/>
            </w:tcBorders>
          </w:tcPr>
          <w:p w14:paraId="517CBDD4" w14:textId="77777777" w:rsidR="00B10B33" w:rsidRPr="00C90ED1" w:rsidRDefault="00B10B33" w:rsidP="000956C7">
            <w:pPr>
              <w:spacing w:before="480" w:after="20"/>
              <w:ind w:left="573" w:hanging="573"/>
              <w:rPr>
                <w:sz w:val="18"/>
              </w:rPr>
            </w:pPr>
          </w:p>
        </w:tc>
        <w:tc>
          <w:tcPr>
            <w:tcW w:w="2694" w:type="dxa"/>
            <w:tcBorders>
              <w:top w:val="nil"/>
              <w:left w:val="nil"/>
              <w:bottom w:val="single" w:sz="4" w:space="0" w:color="auto"/>
              <w:right w:val="nil"/>
            </w:tcBorders>
          </w:tcPr>
          <w:p w14:paraId="398B4F93" w14:textId="77777777" w:rsidR="00B10B33" w:rsidRPr="00C90ED1" w:rsidRDefault="00B10B33" w:rsidP="000956C7">
            <w:pPr>
              <w:spacing w:after="20"/>
            </w:pPr>
            <w:r w:rsidRPr="00C90ED1">
              <w:fldChar w:fldCharType="begin" w:fldLock="1">
                <w:ffData>
                  <w:name w:val=""/>
                  <w:enabled/>
                  <w:calcOnExit w:val="0"/>
                  <w:textInput/>
                </w:ffData>
              </w:fldChar>
            </w:r>
            <w:r w:rsidRPr="00C90ED1">
              <w:instrText xml:space="preserve"> FORMTEXT </w:instrText>
            </w:r>
            <w:r w:rsidRPr="00C90ED1">
              <w:fldChar w:fldCharType="separate"/>
            </w:r>
            <w:r>
              <w:t> </w:t>
            </w:r>
            <w:r>
              <w:t> </w:t>
            </w:r>
            <w:r>
              <w:t> </w:t>
            </w:r>
            <w:r>
              <w:t> </w:t>
            </w:r>
            <w:r>
              <w:t> </w:t>
            </w:r>
            <w:r w:rsidRPr="00C90ED1">
              <w:fldChar w:fldCharType="end"/>
            </w:r>
          </w:p>
          <w:p w14:paraId="307880E9" w14:textId="77777777" w:rsidR="00B10B33" w:rsidRPr="00C90ED1" w:rsidRDefault="00B10B33" w:rsidP="00186090">
            <w:pPr>
              <w:spacing w:before="60" w:after="20" w:line="240" w:lineRule="auto"/>
            </w:pPr>
            <w:r>
              <w:rPr>
                <w:b/>
                <w:sz w:val="18"/>
              </w:rPr>
              <w:t>Prénom et nom complets, fonction, UO</w:t>
            </w:r>
          </w:p>
        </w:tc>
        <w:tc>
          <w:tcPr>
            <w:tcW w:w="425" w:type="dxa"/>
            <w:vMerge w:val="restart"/>
            <w:tcBorders>
              <w:top w:val="nil"/>
              <w:left w:val="nil"/>
              <w:bottom w:val="nil"/>
              <w:right w:val="nil"/>
            </w:tcBorders>
          </w:tcPr>
          <w:p w14:paraId="19F64190" w14:textId="77777777" w:rsidR="00B10B33" w:rsidRPr="00C90ED1" w:rsidRDefault="00B10B33" w:rsidP="000956C7">
            <w:pPr>
              <w:spacing w:before="480" w:after="20"/>
              <w:ind w:left="573" w:hanging="573"/>
              <w:rPr>
                <w:sz w:val="18"/>
              </w:rPr>
            </w:pPr>
          </w:p>
        </w:tc>
        <w:tc>
          <w:tcPr>
            <w:tcW w:w="3544" w:type="dxa"/>
            <w:tcBorders>
              <w:top w:val="nil"/>
              <w:left w:val="nil"/>
              <w:bottom w:val="single" w:sz="4" w:space="0" w:color="auto"/>
              <w:right w:val="nil"/>
            </w:tcBorders>
          </w:tcPr>
          <w:p w14:paraId="173DFFC4" w14:textId="77777777" w:rsidR="00B10B33" w:rsidRPr="00C90ED1" w:rsidRDefault="00B10B33" w:rsidP="000956C7">
            <w:pPr>
              <w:spacing w:after="20"/>
            </w:pPr>
            <w:r w:rsidRPr="00C90ED1">
              <w:fldChar w:fldCharType="begin" w:fldLock="1">
                <w:ffData>
                  <w:name w:val=""/>
                  <w:enabled/>
                  <w:calcOnExit w:val="0"/>
                  <w:textInput/>
                </w:ffData>
              </w:fldChar>
            </w:r>
            <w:r w:rsidRPr="00C90ED1">
              <w:instrText xml:space="preserve"> FORMTEXT </w:instrText>
            </w:r>
            <w:r w:rsidRPr="00C90ED1">
              <w:fldChar w:fldCharType="separate"/>
            </w:r>
            <w:r>
              <w:t> </w:t>
            </w:r>
            <w:r>
              <w:t> </w:t>
            </w:r>
            <w:r>
              <w:t> </w:t>
            </w:r>
            <w:r>
              <w:t> </w:t>
            </w:r>
            <w:r>
              <w:t> </w:t>
            </w:r>
            <w:r w:rsidRPr="00C90ED1">
              <w:fldChar w:fldCharType="end"/>
            </w:r>
          </w:p>
          <w:p w14:paraId="4089BC7F" w14:textId="77777777" w:rsidR="00B10B33" w:rsidRPr="00C90ED1" w:rsidRDefault="00B10B33" w:rsidP="00186090">
            <w:pPr>
              <w:spacing w:before="60" w:after="20" w:line="240" w:lineRule="auto"/>
            </w:pPr>
            <w:r>
              <w:rPr>
                <w:b/>
                <w:sz w:val="18"/>
              </w:rPr>
              <w:t>Nom de l’entreprise ou prénom et nom complets</w:t>
            </w:r>
          </w:p>
        </w:tc>
      </w:tr>
      <w:tr w:rsidR="00B10B33" w:rsidRPr="00C90ED1" w14:paraId="07E21E8E" w14:textId="77777777" w:rsidTr="00186090">
        <w:trPr>
          <w:cantSplit/>
        </w:trPr>
        <w:tc>
          <w:tcPr>
            <w:tcW w:w="2544" w:type="dxa"/>
            <w:tcBorders>
              <w:top w:val="single" w:sz="4" w:space="0" w:color="auto"/>
              <w:left w:val="nil"/>
              <w:bottom w:val="nil"/>
              <w:right w:val="nil"/>
            </w:tcBorders>
            <w:tcMar>
              <w:left w:w="0" w:type="dxa"/>
              <w:right w:w="0" w:type="dxa"/>
            </w:tcMar>
          </w:tcPr>
          <w:p w14:paraId="52EF4C8A" w14:textId="77777777" w:rsidR="00B10B33" w:rsidRPr="002B5D62" w:rsidRDefault="00B10B33" w:rsidP="00186090">
            <w:pPr>
              <w:spacing w:before="60" w:after="20" w:line="240" w:lineRule="auto"/>
              <w:ind w:left="-11" w:firstLine="11"/>
              <w:rPr>
                <w:sz w:val="14"/>
                <w:lang w:val="de-DE"/>
              </w:rPr>
            </w:pPr>
            <w:r w:rsidRPr="002B5D62">
              <w:rPr>
                <w:sz w:val="18"/>
                <w:lang w:val="de-DE"/>
              </w:rPr>
              <w:t>Deutsche Gesellschaft für</w:t>
            </w:r>
            <w:r w:rsidRPr="002B5D62">
              <w:rPr>
                <w:sz w:val="18"/>
                <w:lang w:val="de-DE"/>
              </w:rPr>
              <w:br/>
              <w:t>Internationale Zusammenarbeit (GIZ) GmbH</w:t>
            </w:r>
          </w:p>
        </w:tc>
        <w:tc>
          <w:tcPr>
            <w:tcW w:w="283" w:type="dxa"/>
            <w:vMerge/>
            <w:tcBorders>
              <w:top w:val="nil"/>
              <w:left w:val="nil"/>
              <w:bottom w:val="nil"/>
              <w:right w:val="nil"/>
            </w:tcBorders>
          </w:tcPr>
          <w:p w14:paraId="41583A73" w14:textId="77777777" w:rsidR="00B10B33" w:rsidRPr="002B5D62" w:rsidRDefault="00B10B33" w:rsidP="000956C7">
            <w:pPr>
              <w:spacing w:before="60" w:after="20"/>
              <w:ind w:left="573" w:hanging="573"/>
              <w:rPr>
                <w:sz w:val="14"/>
                <w:lang w:val="de-DE"/>
              </w:rPr>
            </w:pPr>
          </w:p>
        </w:tc>
        <w:tc>
          <w:tcPr>
            <w:tcW w:w="2694" w:type="dxa"/>
            <w:tcBorders>
              <w:top w:val="single" w:sz="4" w:space="0" w:color="auto"/>
              <w:left w:val="nil"/>
              <w:bottom w:val="nil"/>
              <w:right w:val="nil"/>
            </w:tcBorders>
          </w:tcPr>
          <w:p w14:paraId="70C73254" w14:textId="77777777" w:rsidR="00B10B33" w:rsidRPr="002B5D62" w:rsidRDefault="00B10B33" w:rsidP="00186090">
            <w:pPr>
              <w:spacing w:before="60" w:after="20" w:line="240" w:lineRule="auto"/>
              <w:ind w:left="-11" w:firstLine="11"/>
              <w:rPr>
                <w:sz w:val="14"/>
                <w:lang w:val="de-DE"/>
              </w:rPr>
            </w:pPr>
            <w:r w:rsidRPr="002B5D62">
              <w:rPr>
                <w:sz w:val="18"/>
                <w:lang w:val="de-DE"/>
              </w:rPr>
              <w:t>Deutsche Gesellschaft für</w:t>
            </w:r>
            <w:r w:rsidRPr="002B5D62">
              <w:rPr>
                <w:sz w:val="18"/>
                <w:lang w:val="de-DE"/>
              </w:rPr>
              <w:br/>
              <w:t>Internationale Zusammenarbeit (GIZ) GmbH</w:t>
            </w:r>
          </w:p>
        </w:tc>
        <w:tc>
          <w:tcPr>
            <w:tcW w:w="425" w:type="dxa"/>
            <w:vMerge/>
            <w:tcBorders>
              <w:top w:val="nil"/>
              <w:left w:val="nil"/>
              <w:bottom w:val="nil"/>
              <w:right w:val="nil"/>
            </w:tcBorders>
          </w:tcPr>
          <w:p w14:paraId="24E2B794" w14:textId="77777777" w:rsidR="00B10B33" w:rsidRPr="002B5D62" w:rsidRDefault="00B10B33" w:rsidP="000956C7">
            <w:pPr>
              <w:spacing w:before="60" w:after="20"/>
              <w:ind w:left="573" w:hanging="573"/>
              <w:rPr>
                <w:sz w:val="14"/>
                <w:lang w:val="de-DE"/>
              </w:rPr>
            </w:pPr>
          </w:p>
        </w:tc>
        <w:tc>
          <w:tcPr>
            <w:tcW w:w="3544" w:type="dxa"/>
            <w:tcBorders>
              <w:top w:val="single" w:sz="4" w:space="0" w:color="auto"/>
              <w:left w:val="nil"/>
              <w:bottom w:val="nil"/>
              <w:right w:val="nil"/>
            </w:tcBorders>
          </w:tcPr>
          <w:p w14:paraId="28A9745F" w14:textId="77777777" w:rsidR="00B10B33" w:rsidRPr="00C90ED1" w:rsidRDefault="00B10B33" w:rsidP="000956C7">
            <w:pPr>
              <w:spacing w:before="60" w:after="20" w:line="240" w:lineRule="auto"/>
              <w:ind w:left="-11" w:firstLine="11"/>
              <w:rPr>
                <w:sz w:val="14"/>
              </w:rPr>
            </w:pPr>
            <w:r>
              <w:rPr>
                <w:sz w:val="18"/>
              </w:rPr>
              <w:t>Contractant</w:t>
            </w:r>
          </w:p>
        </w:tc>
      </w:tr>
    </w:tbl>
    <w:p w14:paraId="08BAF05A" w14:textId="77777777" w:rsidR="00B10B33" w:rsidRPr="00C90ED1" w:rsidRDefault="00B10B33" w:rsidP="00D16A95">
      <w:pPr>
        <w:tabs>
          <w:tab w:val="left" w:pos="6379"/>
        </w:tabs>
        <w:rPr>
          <w:sz w:val="18"/>
          <w:szCs w:val="18"/>
        </w:rPr>
      </w:pPr>
    </w:p>
    <w:sectPr w:rsidR="00B10B33" w:rsidRPr="00C90ED1" w:rsidSect="00B10B33">
      <w:headerReference w:type="default" r:id="rId15"/>
      <w:pgSz w:w="11907" w:h="16840" w:code="9"/>
      <w:pgMar w:top="408"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07760" w14:textId="77777777" w:rsidR="003F58F2" w:rsidRPr="00C90ED1" w:rsidRDefault="003F58F2" w:rsidP="00935241">
      <w:pPr>
        <w:rPr>
          <w:rFonts w:ascii="Calibri" w:hAnsi="Calibri"/>
        </w:rPr>
      </w:pPr>
      <w:r w:rsidRPr="00C90ED1">
        <w:rPr>
          <w:rFonts w:ascii="Calibri" w:hAnsi="Calibri"/>
        </w:rPr>
        <w:separator/>
      </w:r>
    </w:p>
  </w:endnote>
  <w:endnote w:type="continuationSeparator" w:id="0">
    <w:p w14:paraId="4400C099" w14:textId="77777777" w:rsidR="003F58F2" w:rsidRPr="00C90ED1" w:rsidRDefault="003F58F2" w:rsidP="00935241">
      <w:pPr>
        <w:rPr>
          <w:rFonts w:ascii="Calibri" w:hAnsi="Calibri"/>
        </w:rPr>
      </w:pPr>
      <w:r w:rsidRPr="00C90ED1">
        <w:rPr>
          <w:rFonts w:ascii="Calibri" w:hAnsi="Calibri"/>
        </w:rPr>
        <w:continuationSeparator/>
      </w:r>
    </w:p>
  </w:endnote>
  <w:endnote w:type="continuationNotice" w:id="1">
    <w:p w14:paraId="7792DC33" w14:textId="77777777" w:rsidR="003F58F2" w:rsidRPr="00C90ED1" w:rsidRDefault="003F58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8BB9" w14:textId="77777777" w:rsidR="007E1132" w:rsidRPr="00606802" w:rsidRDefault="007E1132" w:rsidP="00EC4467">
    <w:pPr>
      <w:pStyle w:val="Fuzeile"/>
      <w:tabs>
        <w:tab w:val="clear" w:pos="4536"/>
        <w:tab w:val="clear" w:pos="9072"/>
        <w:tab w:val="right" w:pos="9639"/>
      </w:tabs>
      <w:spacing w:line="240" w:lineRule="auto"/>
      <w:jc w:val="right"/>
      <w:rPr>
        <w:sz w:val="18"/>
        <w:lang w:val="de-DE"/>
      </w:rPr>
    </w:pPr>
    <w:r w:rsidRPr="00C90ED1">
      <w:rPr>
        <w:rStyle w:val="Seitenzahl"/>
        <w:sz w:val="18"/>
      </w:rPr>
      <w:fldChar w:fldCharType="begin"/>
    </w:r>
    <w:r w:rsidRPr="002B5D62">
      <w:rPr>
        <w:rStyle w:val="Seitenzahl"/>
        <w:sz w:val="18"/>
        <w:lang w:val="de-DE"/>
      </w:rPr>
      <w:instrText xml:space="preserve"> PAGE </w:instrText>
    </w:r>
    <w:r w:rsidRPr="00C90ED1">
      <w:rPr>
        <w:rStyle w:val="Seitenzahl"/>
        <w:sz w:val="18"/>
      </w:rPr>
      <w:fldChar w:fldCharType="separate"/>
    </w:r>
    <w:r w:rsidRPr="00606802">
      <w:rPr>
        <w:rStyle w:val="Seitenzahl"/>
        <w:sz w:val="18"/>
        <w:lang w:val="de-DE"/>
      </w:rPr>
      <w:t>2</w:t>
    </w:r>
    <w:r w:rsidRPr="00C90ED1">
      <w:rPr>
        <w:rStyle w:val="Seitenzah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52FD" w14:textId="05480E59" w:rsidR="007E1132" w:rsidRPr="00EC4467" w:rsidRDefault="007E1132" w:rsidP="00A62571">
    <w:pPr>
      <w:pStyle w:val="Fuzeile"/>
      <w:spacing w:line="240" w:lineRule="auto"/>
      <w:rPr>
        <w:sz w:val="13"/>
        <w:szCs w:val="13"/>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4025B" w14:textId="77777777" w:rsidR="003F58F2" w:rsidRPr="00C90ED1" w:rsidRDefault="003F58F2" w:rsidP="00935241">
      <w:pPr>
        <w:rPr>
          <w:rFonts w:ascii="Calibri" w:hAnsi="Calibri"/>
        </w:rPr>
      </w:pPr>
      <w:r w:rsidRPr="00C90ED1">
        <w:rPr>
          <w:rFonts w:ascii="Calibri" w:hAnsi="Calibri"/>
        </w:rPr>
        <w:separator/>
      </w:r>
    </w:p>
  </w:footnote>
  <w:footnote w:type="continuationSeparator" w:id="0">
    <w:p w14:paraId="5CDCBF15" w14:textId="77777777" w:rsidR="003F58F2" w:rsidRPr="00C90ED1" w:rsidRDefault="003F58F2" w:rsidP="00935241">
      <w:pPr>
        <w:rPr>
          <w:rFonts w:ascii="Calibri" w:hAnsi="Calibri"/>
        </w:rPr>
      </w:pPr>
      <w:r w:rsidRPr="00C90ED1">
        <w:rPr>
          <w:rFonts w:ascii="Calibri" w:hAnsi="Calibri"/>
        </w:rPr>
        <w:continuationSeparator/>
      </w:r>
    </w:p>
  </w:footnote>
  <w:footnote w:type="continuationNotice" w:id="1">
    <w:p w14:paraId="34DAF339" w14:textId="77777777" w:rsidR="003F58F2" w:rsidRPr="00C90ED1" w:rsidRDefault="003F58F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63AC9" w14:textId="77777777" w:rsidR="00A30FD0" w:rsidRPr="00C90ED1" w:rsidRDefault="00A30FD0" w:rsidP="00A30FD0">
    <w:pPr>
      <w:tabs>
        <w:tab w:val="clear" w:pos="851"/>
        <w:tab w:val="clear" w:pos="7371"/>
      </w:tabs>
      <w:spacing w:line="240" w:lineRule="auto"/>
      <w:jc w:val="right"/>
    </w:pPr>
    <w:r>
      <w:rPr>
        <w:noProof/>
        <w:sz w:val="20"/>
      </w:rPr>
      <w:drawing>
        <wp:inline distT="0" distB="0" distL="0" distR="0" wp14:anchorId="19B32E43" wp14:editId="0A028CEC">
          <wp:extent cx="2158628" cy="900000"/>
          <wp:effectExtent l="19050" t="0" r="0" b="0"/>
          <wp:docPr id="1681855957" name="Grafik 1681855957" descr="Logo der G I Z als rote Kleinbuchstaben g i z und der ausgeschriebene Unternehmensname „Deutsche Gesellschaft für Internationale Zusammenarbeit (G I Z) G m b H“ auf weißem Untergr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2" descr="Logo der G I Z als rote Kleinbuchstaben g i z und der ausgeschriebene Unternehmensname „Deutsche Gesellschaft für Internationale Zusammenarbeit (G I Z) G m b H“ auf weißem Untergrund"/>
                  <pic:cNvPicPr/>
                </pic:nvPicPr>
                <pic:blipFill>
                  <a:blip r:embed="rId1"/>
                  <a:stretch>
                    <a:fillRect/>
                  </a:stretch>
                </pic:blipFill>
                <pic:spPr>
                  <a:xfrm>
                    <a:off x="0" y="0"/>
                    <a:ext cx="2158628" cy="9000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65" w:type="dxa"/>
      <w:tblInd w:w="8" w:type="dxa"/>
      <w:tblLayout w:type="fixed"/>
      <w:tblCellMar>
        <w:left w:w="0" w:type="dxa"/>
        <w:right w:w="0" w:type="dxa"/>
      </w:tblCellMar>
      <w:tblLook w:val="0000" w:firstRow="0" w:lastRow="0" w:firstColumn="0" w:lastColumn="0" w:noHBand="0" w:noVBand="0"/>
    </w:tblPr>
    <w:tblGrid>
      <w:gridCol w:w="6938"/>
      <w:gridCol w:w="3827"/>
    </w:tblGrid>
    <w:tr w:rsidR="007E1132" w:rsidRPr="00C90ED1" w14:paraId="20B34FC6" w14:textId="77777777" w:rsidTr="0020301F">
      <w:tc>
        <w:tcPr>
          <w:tcW w:w="6938" w:type="dxa"/>
        </w:tcPr>
        <w:p w14:paraId="645301B1" w14:textId="77777777" w:rsidR="007E1132" w:rsidRPr="00C90ED1" w:rsidRDefault="00930AFC" w:rsidP="00081F55">
          <w:pPr>
            <w:tabs>
              <w:tab w:val="clear" w:pos="851"/>
              <w:tab w:val="clear" w:pos="7371"/>
              <w:tab w:val="right" w:pos="1814"/>
              <w:tab w:val="center" w:pos="4252"/>
              <w:tab w:val="right" w:pos="8504"/>
            </w:tabs>
            <w:spacing w:before="600" w:line="240" w:lineRule="auto"/>
            <w:rPr>
              <w:b/>
              <w:sz w:val="28"/>
            </w:rPr>
          </w:pPr>
          <w:r>
            <w:rPr>
              <w:b/>
              <w:sz w:val="28"/>
            </w:rPr>
            <w:t>Contrat de services</w:t>
          </w:r>
        </w:p>
      </w:tc>
      <w:tc>
        <w:tcPr>
          <w:tcW w:w="3827" w:type="dxa"/>
        </w:tcPr>
        <w:p w14:paraId="5F74D8F0" w14:textId="77777777" w:rsidR="007E1132" w:rsidRPr="00C90ED1" w:rsidRDefault="007E1132" w:rsidP="00B32ED4">
          <w:pPr>
            <w:tabs>
              <w:tab w:val="clear" w:pos="851"/>
              <w:tab w:val="clear" w:pos="7371"/>
              <w:tab w:val="center" w:pos="4252"/>
              <w:tab w:val="right" w:pos="8504"/>
            </w:tabs>
            <w:spacing w:line="240" w:lineRule="auto"/>
          </w:pPr>
          <w:r>
            <w:rPr>
              <w:noProof/>
            </w:rPr>
            <w:drawing>
              <wp:inline distT="0" distB="0" distL="0" distR="0" wp14:anchorId="1EE4DF47" wp14:editId="4D565A58">
                <wp:extent cx="2158628" cy="900000"/>
                <wp:effectExtent l="19050" t="0" r="0" b="0"/>
                <wp:docPr id="971767709" name="Grafik 971767709" descr="Logo der G I Z als rote Kleinbuchstaben g i z und der ausgeschriebene Unternehmensname „Deutsche Gesellschaft für Internationale Zusammenarbeit (G I Z) G m b H“ auf weißem Untergr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Logo der G I Z als rote Kleinbuchstaben g i z und der ausgeschriebene Unternehmensname „Deutsche Gesellschaft für Internationale Zusammenarbeit (G I Z) G m b H“ auf weißem Untergrund"/>
                        <pic:cNvPicPr/>
                      </pic:nvPicPr>
                      <pic:blipFill>
                        <a:blip r:embed="rId1"/>
                        <a:stretch>
                          <a:fillRect/>
                        </a:stretch>
                      </pic:blipFill>
                      <pic:spPr>
                        <a:xfrm>
                          <a:off x="0" y="0"/>
                          <a:ext cx="2158628" cy="900000"/>
                        </a:xfrm>
                        <a:prstGeom prst="rect">
                          <a:avLst/>
                        </a:prstGeom>
                      </pic:spPr>
                    </pic:pic>
                  </a:graphicData>
                </a:graphic>
              </wp:inline>
            </w:drawing>
          </w:r>
        </w:p>
      </w:tc>
    </w:tr>
  </w:tbl>
  <w:p w14:paraId="1A081794" w14:textId="77777777" w:rsidR="007E1132" w:rsidRPr="00C90ED1" w:rsidRDefault="007E1132" w:rsidP="00936832">
    <w:pPr>
      <w:tabs>
        <w:tab w:val="clear" w:pos="851"/>
        <w:tab w:val="clear" w:pos="7371"/>
        <w:tab w:val="center" w:pos="4252"/>
        <w:tab w:val="right" w:pos="8504"/>
      </w:tabs>
      <w:spacing w:line="240" w:lineRule="auto"/>
      <w:rPr>
        <w:szCs w:val="56"/>
      </w:rPr>
    </w:pPr>
    <w:r>
      <w:rPr>
        <w:noProof/>
        <w:sz w:val="12"/>
      </w:rPr>
      <w:drawing>
        <wp:anchor distT="0" distB="0" distL="71755" distR="0" simplePos="0" relativeHeight="251658242" behindDoc="1" locked="0" layoutInCell="1" allowOverlap="1" wp14:anchorId="04D4BA9D" wp14:editId="7007C7F0">
          <wp:simplePos x="0" y="0"/>
          <wp:positionH relativeFrom="column">
            <wp:posOffset>4906010</wp:posOffset>
          </wp:positionH>
          <wp:positionV relativeFrom="paragraph">
            <wp:posOffset>2277745</wp:posOffset>
          </wp:positionV>
          <wp:extent cx="1753235" cy="6286500"/>
          <wp:effectExtent l="0" t="0" r="0" b="0"/>
          <wp:wrapSquare wrapText="bothSides"/>
          <wp:docPr id="202096706" name="Grafik 202096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985908" name="Grafik 2023985908"/>
                  <pic:cNvPicPr/>
                </pic:nvPicPr>
                <pic:blipFill>
                  <a:blip r:embed="rId2">
                    <a:extLst>
                      <a:ext uri="{28A0092B-C50C-407E-A947-70E740481C1C}">
                        <a14:useLocalDpi xmlns:a14="http://schemas.microsoft.com/office/drawing/2010/main" val="0"/>
                      </a:ext>
                    </a:extLst>
                  </a:blip>
                  <a:stretch>
                    <a:fillRect/>
                  </a:stretch>
                </pic:blipFill>
                <pic:spPr>
                  <a:xfrm>
                    <a:off x="0" y="0"/>
                    <a:ext cx="1753235" cy="6286500"/>
                  </a:xfrm>
                  <a:prstGeom prst="rect">
                    <a:avLst/>
                  </a:prstGeom>
                </pic:spPr>
              </pic:pic>
            </a:graphicData>
          </a:graphic>
        </wp:anchor>
      </w:drawing>
    </w:r>
    <w:r>
      <w:rPr>
        <w:noProof/>
        <w:sz w:val="12"/>
      </w:rPr>
      <w:drawing>
        <wp:anchor distT="0" distB="0" distL="114300" distR="114300" simplePos="0" relativeHeight="251658241" behindDoc="0" locked="0" layoutInCell="1" allowOverlap="1" wp14:anchorId="758E3726" wp14:editId="6BE69B79">
          <wp:simplePos x="0" y="0"/>
          <wp:positionH relativeFrom="page">
            <wp:posOffset>5600700</wp:posOffset>
          </wp:positionH>
          <wp:positionV relativeFrom="page">
            <wp:posOffset>3952875</wp:posOffset>
          </wp:positionV>
          <wp:extent cx="1756795" cy="6299499"/>
          <wp:effectExtent l="0" t="0" r="0" b="6350"/>
          <wp:wrapNone/>
          <wp:docPr id="918348350" name="Grafik 918348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3">
                    <a:extLst>
                      <a:ext uri="{28A0092B-C50C-407E-A947-70E740481C1C}">
                        <a14:useLocalDpi xmlns:a14="http://schemas.microsoft.com/office/drawing/2010/main" val="0"/>
                      </a:ext>
                    </a:extLst>
                  </a:blip>
                  <a:stretch>
                    <a:fillRect/>
                  </a:stretch>
                </pic:blipFill>
                <pic:spPr>
                  <a:xfrm>
                    <a:off x="0" y="0"/>
                    <a:ext cx="1756795" cy="6299499"/>
                  </a:xfrm>
                  <a:prstGeom prst="rect">
                    <a:avLst/>
                  </a:prstGeom>
                </pic:spPr>
              </pic:pic>
            </a:graphicData>
          </a:graphic>
          <wp14:sizeRelH relativeFrom="margin">
            <wp14:pctWidth>0</wp14:pctWidth>
          </wp14:sizeRelH>
          <wp14:sizeRelV relativeFrom="margin">
            <wp14:pctHeight>0</wp14:pctHeight>
          </wp14:sizeRelV>
        </wp:anchor>
      </w:drawing>
    </w:r>
    <w:r>
      <w:rPr>
        <w:noProof/>
        <w:sz w:val="12"/>
      </w:rPr>
      <w:drawing>
        <wp:anchor distT="0" distB="0" distL="114300" distR="114300" simplePos="0" relativeHeight="251658240" behindDoc="0" locked="0" layoutInCell="1" allowOverlap="1" wp14:anchorId="08E755BD" wp14:editId="2DD0F2FA">
          <wp:simplePos x="0" y="0"/>
          <wp:positionH relativeFrom="page">
            <wp:posOffset>5581650</wp:posOffset>
          </wp:positionH>
          <wp:positionV relativeFrom="page">
            <wp:posOffset>3962401</wp:posOffset>
          </wp:positionV>
          <wp:extent cx="1756796" cy="6299499"/>
          <wp:effectExtent l="0" t="0" r="0" b="6350"/>
          <wp:wrapNone/>
          <wp:docPr id="1790247442" name="Grafik 1790247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ginalspalte-Bonn+Eschborn_de_02.07.15.gif"/>
                  <pic:cNvPicPr/>
                </pic:nvPicPr>
                <pic:blipFill>
                  <a:blip r:embed="rId4">
                    <a:extLst>
                      <a:ext uri="{28A0092B-C50C-407E-A947-70E740481C1C}">
                        <a14:useLocalDpi xmlns:a14="http://schemas.microsoft.com/office/drawing/2010/main" val="0"/>
                      </a:ext>
                    </a:extLst>
                  </a:blip>
                  <a:stretch>
                    <a:fillRect/>
                  </a:stretch>
                </pic:blipFill>
                <pic:spPr>
                  <a:xfrm>
                    <a:off x="0" y="0"/>
                    <a:ext cx="1756796" cy="6299499"/>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231" w:type="dxa"/>
      <w:tblInd w:w="6804" w:type="dxa"/>
      <w:tblLayout w:type="fixed"/>
      <w:tblCellMar>
        <w:left w:w="70" w:type="dxa"/>
        <w:right w:w="70" w:type="dxa"/>
      </w:tblCellMar>
      <w:tblLook w:val="0000" w:firstRow="0" w:lastRow="0" w:firstColumn="0" w:lastColumn="0" w:noHBand="0" w:noVBand="0"/>
    </w:tblPr>
    <w:tblGrid>
      <w:gridCol w:w="3231"/>
    </w:tblGrid>
    <w:tr w:rsidR="00A30FD0" w:rsidRPr="00C90ED1" w14:paraId="529967D4" w14:textId="77777777" w:rsidTr="000956C7">
      <w:trPr>
        <w:trHeight w:hRule="exact" w:val="1559"/>
      </w:trPr>
      <w:tc>
        <w:tcPr>
          <w:tcW w:w="3231" w:type="dxa"/>
        </w:tcPr>
        <w:p w14:paraId="2AAD3A11" w14:textId="77777777" w:rsidR="00A30FD0" w:rsidRPr="00C90ED1" w:rsidRDefault="00A30FD0" w:rsidP="00A30FD0">
          <w:pPr>
            <w:tabs>
              <w:tab w:val="clear" w:pos="851"/>
              <w:tab w:val="clear" w:pos="7371"/>
            </w:tabs>
            <w:spacing w:line="240" w:lineRule="auto"/>
            <w:rPr>
              <w:sz w:val="20"/>
            </w:rPr>
          </w:pPr>
          <w:r>
            <w:rPr>
              <w:noProof/>
              <w:sz w:val="20"/>
            </w:rPr>
            <w:drawing>
              <wp:inline distT="0" distB="0" distL="0" distR="0" wp14:anchorId="440626F4" wp14:editId="3B113914">
                <wp:extent cx="2158628" cy="900000"/>
                <wp:effectExtent l="19050" t="0" r="0" b="0"/>
                <wp:docPr id="510546582" name="Grafik 510546582" descr="Logo der G I Z als rote Kleinbuchstaben g i z und der ausgeschriebene Unternehmensname „Deutsche Gesellschaft für Internationale Zusammenarbeit (G I Z) G m b H“ auf weißem Untergr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2" descr="Logo der G I Z als rote Kleinbuchstaben g i z und der ausgeschriebene Unternehmensname „Deutsche Gesellschaft für Internationale Zusammenarbeit (G I Z) G m b H“ auf weißem Untergrund"/>
                        <pic:cNvPicPr/>
                      </pic:nvPicPr>
                      <pic:blipFill>
                        <a:blip r:embed="rId1"/>
                        <a:stretch>
                          <a:fillRect/>
                        </a:stretch>
                      </pic:blipFill>
                      <pic:spPr>
                        <a:xfrm>
                          <a:off x="0" y="0"/>
                          <a:ext cx="2158628" cy="900000"/>
                        </a:xfrm>
                        <a:prstGeom prst="rect">
                          <a:avLst/>
                        </a:prstGeom>
                      </pic:spPr>
                    </pic:pic>
                  </a:graphicData>
                </a:graphic>
              </wp:inline>
            </w:drawing>
          </w:r>
        </w:p>
      </w:tc>
    </w:tr>
  </w:tbl>
  <w:p w14:paraId="62311F0F" w14:textId="77777777" w:rsidR="00A30FD0" w:rsidRPr="00C90ED1" w:rsidRDefault="00A30FD0" w:rsidP="00A30FD0">
    <w:pPr>
      <w:tabs>
        <w:tab w:val="clear" w:pos="851"/>
        <w:tab w:val="clear" w:pos="7371"/>
      </w:tabs>
      <w:spacing w:line="240"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43417"/>
    <w:multiLevelType w:val="hybridMultilevel"/>
    <w:tmpl w:val="37C8832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E114EB3"/>
    <w:multiLevelType w:val="hybridMultilevel"/>
    <w:tmpl w:val="C290AD84"/>
    <w:lvl w:ilvl="0" w:tplc="CADA974C">
      <w:start w:val="1"/>
      <w:numFmt w:val="decimal"/>
      <w:pStyle w:val="Aufzhlung"/>
      <w:lvlText w:val="%1."/>
      <w:legacy w:legacy="1" w:legacySpace="0" w:legacyIndent="283"/>
      <w:lvlJc w:val="left"/>
      <w:pPr>
        <w:ind w:left="283" w:hanging="283"/>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4C3A0F6A"/>
    <w:multiLevelType w:val="hybridMultilevel"/>
    <w:tmpl w:val="7C00AABA"/>
    <w:lvl w:ilvl="0" w:tplc="DBAC011A">
      <w:start w:val="1"/>
      <w:numFmt w:val="decimal"/>
      <w:lvlText w:val="%1)"/>
      <w:lvlJc w:val="left"/>
      <w:pPr>
        <w:ind w:left="1271" w:hanging="360"/>
      </w:pPr>
      <w:rPr>
        <w:rFonts w:hint="default"/>
        <w:i/>
        <w:color w:val="FF0000"/>
      </w:rPr>
    </w:lvl>
    <w:lvl w:ilvl="1" w:tplc="04070019" w:tentative="1">
      <w:start w:val="1"/>
      <w:numFmt w:val="lowerLetter"/>
      <w:lvlText w:val="%2."/>
      <w:lvlJc w:val="left"/>
      <w:pPr>
        <w:ind w:left="1991" w:hanging="360"/>
      </w:pPr>
    </w:lvl>
    <w:lvl w:ilvl="2" w:tplc="0407001B" w:tentative="1">
      <w:start w:val="1"/>
      <w:numFmt w:val="lowerRoman"/>
      <w:lvlText w:val="%3."/>
      <w:lvlJc w:val="right"/>
      <w:pPr>
        <w:ind w:left="2711" w:hanging="180"/>
      </w:pPr>
    </w:lvl>
    <w:lvl w:ilvl="3" w:tplc="0407000F" w:tentative="1">
      <w:start w:val="1"/>
      <w:numFmt w:val="decimal"/>
      <w:lvlText w:val="%4."/>
      <w:lvlJc w:val="left"/>
      <w:pPr>
        <w:ind w:left="3431" w:hanging="360"/>
      </w:pPr>
    </w:lvl>
    <w:lvl w:ilvl="4" w:tplc="04070019" w:tentative="1">
      <w:start w:val="1"/>
      <w:numFmt w:val="lowerLetter"/>
      <w:lvlText w:val="%5."/>
      <w:lvlJc w:val="left"/>
      <w:pPr>
        <w:ind w:left="4151" w:hanging="360"/>
      </w:pPr>
    </w:lvl>
    <w:lvl w:ilvl="5" w:tplc="0407001B" w:tentative="1">
      <w:start w:val="1"/>
      <w:numFmt w:val="lowerRoman"/>
      <w:lvlText w:val="%6."/>
      <w:lvlJc w:val="right"/>
      <w:pPr>
        <w:ind w:left="4871" w:hanging="180"/>
      </w:pPr>
    </w:lvl>
    <w:lvl w:ilvl="6" w:tplc="0407000F" w:tentative="1">
      <w:start w:val="1"/>
      <w:numFmt w:val="decimal"/>
      <w:lvlText w:val="%7."/>
      <w:lvlJc w:val="left"/>
      <w:pPr>
        <w:ind w:left="5591" w:hanging="360"/>
      </w:pPr>
    </w:lvl>
    <w:lvl w:ilvl="7" w:tplc="04070019" w:tentative="1">
      <w:start w:val="1"/>
      <w:numFmt w:val="lowerLetter"/>
      <w:lvlText w:val="%8."/>
      <w:lvlJc w:val="left"/>
      <w:pPr>
        <w:ind w:left="6311" w:hanging="360"/>
      </w:pPr>
    </w:lvl>
    <w:lvl w:ilvl="8" w:tplc="0407001B" w:tentative="1">
      <w:start w:val="1"/>
      <w:numFmt w:val="lowerRoman"/>
      <w:lvlText w:val="%9."/>
      <w:lvlJc w:val="right"/>
      <w:pPr>
        <w:ind w:left="7031" w:hanging="180"/>
      </w:pPr>
    </w:lvl>
  </w:abstractNum>
  <w:num w:numId="1" w16cid:durableId="367026512">
    <w:abstractNumId w:val="1"/>
  </w:num>
  <w:num w:numId="2" w16cid:durableId="889926495">
    <w:abstractNumId w:val="0"/>
  </w:num>
  <w:num w:numId="3" w16cid:durableId="9275465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IZ_MARGINAL" w:val=" 1"/>
  </w:docVars>
  <w:rsids>
    <w:rsidRoot w:val="00DA3F01"/>
    <w:rsid w:val="00001B69"/>
    <w:rsid w:val="000043AF"/>
    <w:rsid w:val="000130F9"/>
    <w:rsid w:val="000146CD"/>
    <w:rsid w:val="00016CE6"/>
    <w:rsid w:val="000204E7"/>
    <w:rsid w:val="00020707"/>
    <w:rsid w:val="0002179A"/>
    <w:rsid w:val="00022B4D"/>
    <w:rsid w:val="00025FA4"/>
    <w:rsid w:val="000269E3"/>
    <w:rsid w:val="00027EFF"/>
    <w:rsid w:val="000338C8"/>
    <w:rsid w:val="00040689"/>
    <w:rsid w:val="00045A68"/>
    <w:rsid w:val="00046103"/>
    <w:rsid w:val="000467EA"/>
    <w:rsid w:val="000468B2"/>
    <w:rsid w:val="0005677F"/>
    <w:rsid w:val="00057F5A"/>
    <w:rsid w:val="00067F08"/>
    <w:rsid w:val="00071211"/>
    <w:rsid w:val="000727FC"/>
    <w:rsid w:val="00074655"/>
    <w:rsid w:val="00074703"/>
    <w:rsid w:val="000772BE"/>
    <w:rsid w:val="000773C1"/>
    <w:rsid w:val="0008003F"/>
    <w:rsid w:val="00081F55"/>
    <w:rsid w:val="0008264C"/>
    <w:rsid w:val="000831EA"/>
    <w:rsid w:val="00090399"/>
    <w:rsid w:val="0009058E"/>
    <w:rsid w:val="00092B5C"/>
    <w:rsid w:val="000956C7"/>
    <w:rsid w:val="000A6248"/>
    <w:rsid w:val="000B0C2C"/>
    <w:rsid w:val="000B2017"/>
    <w:rsid w:val="000B2A33"/>
    <w:rsid w:val="000B3D20"/>
    <w:rsid w:val="000B5883"/>
    <w:rsid w:val="000B78B8"/>
    <w:rsid w:val="000C1343"/>
    <w:rsid w:val="000C4910"/>
    <w:rsid w:val="000C493D"/>
    <w:rsid w:val="000C4A4A"/>
    <w:rsid w:val="000D1B78"/>
    <w:rsid w:val="000D4BC3"/>
    <w:rsid w:val="000E4EF4"/>
    <w:rsid w:val="000E53CF"/>
    <w:rsid w:val="000F7EA3"/>
    <w:rsid w:val="00100793"/>
    <w:rsid w:val="001037E8"/>
    <w:rsid w:val="00103A5A"/>
    <w:rsid w:val="001107EB"/>
    <w:rsid w:val="00115742"/>
    <w:rsid w:val="00121990"/>
    <w:rsid w:val="001222AE"/>
    <w:rsid w:val="001223D8"/>
    <w:rsid w:val="00127394"/>
    <w:rsid w:val="00140BAD"/>
    <w:rsid w:val="00141AC6"/>
    <w:rsid w:val="00143574"/>
    <w:rsid w:val="0014386C"/>
    <w:rsid w:val="00145650"/>
    <w:rsid w:val="00145B91"/>
    <w:rsid w:val="00147F5E"/>
    <w:rsid w:val="001520EF"/>
    <w:rsid w:val="00152993"/>
    <w:rsid w:val="0015698F"/>
    <w:rsid w:val="00156C16"/>
    <w:rsid w:val="00156F10"/>
    <w:rsid w:val="00160D6D"/>
    <w:rsid w:val="00161E92"/>
    <w:rsid w:val="00163F34"/>
    <w:rsid w:val="0016498F"/>
    <w:rsid w:val="00165C3E"/>
    <w:rsid w:val="001660A1"/>
    <w:rsid w:val="0017351C"/>
    <w:rsid w:val="00174DEB"/>
    <w:rsid w:val="00174F84"/>
    <w:rsid w:val="001772BB"/>
    <w:rsid w:val="0018174B"/>
    <w:rsid w:val="00183D56"/>
    <w:rsid w:val="0018466C"/>
    <w:rsid w:val="00185434"/>
    <w:rsid w:val="00185AD9"/>
    <w:rsid w:val="00186090"/>
    <w:rsid w:val="00196357"/>
    <w:rsid w:val="00196AE6"/>
    <w:rsid w:val="00197970"/>
    <w:rsid w:val="001A24B4"/>
    <w:rsid w:val="001A4AB0"/>
    <w:rsid w:val="001A7470"/>
    <w:rsid w:val="001B19A9"/>
    <w:rsid w:val="001C235E"/>
    <w:rsid w:val="001C43EB"/>
    <w:rsid w:val="001D62DA"/>
    <w:rsid w:val="001E0087"/>
    <w:rsid w:val="001E2744"/>
    <w:rsid w:val="001E2CED"/>
    <w:rsid w:val="001E40C0"/>
    <w:rsid w:val="001E7382"/>
    <w:rsid w:val="001F28AE"/>
    <w:rsid w:val="001F3265"/>
    <w:rsid w:val="001F6278"/>
    <w:rsid w:val="00200FD9"/>
    <w:rsid w:val="0020301F"/>
    <w:rsid w:val="0020523A"/>
    <w:rsid w:val="00205D64"/>
    <w:rsid w:val="00206196"/>
    <w:rsid w:val="00207CAA"/>
    <w:rsid w:val="0021457F"/>
    <w:rsid w:val="0022139E"/>
    <w:rsid w:val="0022189A"/>
    <w:rsid w:val="002238B8"/>
    <w:rsid w:val="00224667"/>
    <w:rsid w:val="00233964"/>
    <w:rsid w:val="00235660"/>
    <w:rsid w:val="00242DC9"/>
    <w:rsid w:val="00244410"/>
    <w:rsid w:val="00247628"/>
    <w:rsid w:val="002536DB"/>
    <w:rsid w:val="00256272"/>
    <w:rsid w:val="00260D04"/>
    <w:rsid w:val="002636D2"/>
    <w:rsid w:val="00263AC1"/>
    <w:rsid w:val="00264DFF"/>
    <w:rsid w:val="0026523F"/>
    <w:rsid w:val="002773AB"/>
    <w:rsid w:val="002802DC"/>
    <w:rsid w:val="00282828"/>
    <w:rsid w:val="0028432D"/>
    <w:rsid w:val="00287917"/>
    <w:rsid w:val="002934FF"/>
    <w:rsid w:val="0029655E"/>
    <w:rsid w:val="00297362"/>
    <w:rsid w:val="002A14C0"/>
    <w:rsid w:val="002A2860"/>
    <w:rsid w:val="002A34A7"/>
    <w:rsid w:val="002A3ED2"/>
    <w:rsid w:val="002B019A"/>
    <w:rsid w:val="002B11AA"/>
    <w:rsid w:val="002B420C"/>
    <w:rsid w:val="002B5638"/>
    <w:rsid w:val="002B5D62"/>
    <w:rsid w:val="002C0962"/>
    <w:rsid w:val="002C1B39"/>
    <w:rsid w:val="002C2EEE"/>
    <w:rsid w:val="002D27BE"/>
    <w:rsid w:val="002D4C50"/>
    <w:rsid w:val="002D5741"/>
    <w:rsid w:val="002E7437"/>
    <w:rsid w:val="002E76E7"/>
    <w:rsid w:val="002F15D6"/>
    <w:rsid w:val="002F1CDA"/>
    <w:rsid w:val="002F1D39"/>
    <w:rsid w:val="002F290A"/>
    <w:rsid w:val="002F65CB"/>
    <w:rsid w:val="003004D0"/>
    <w:rsid w:val="00301190"/>
    <w:rsid w:val="0030188D"/>
    <w:rsid w:val="00301FBD"/>
    <w:rsid w:val="00304260"/>
    <w:rsid w:val="00306257"/>
    <w:rsid w:val="00311224"/>
    <w:rsid w:val="0031196F"/>
    <w:rsid w:val="003133A4"/>
    <w:rsid w:val="003162A5"/>
    <w:rsid w:val="00317A6D"/>
    <w:rsid w:val="003205EF"/>
    <w:rsid w:val="00321BD1"/>
    <w:rsid w:val="0032287B"/>
    <w:rsid w:val="003264CA"/>
    <w:rsid w:val="00330975"/>
    <w:rsid w:val="00330D21"/>
    <w:rsid w:val="00334C78"/>
    <w:rsid w:val="00335E74"/>
    <w:rsid w:val="00342051"/>
    <w:rsid w:val="00342F2D"/>
    <w:rsid w:val="00345616"/>
    <w:rsid w:val="00352610"/>
    <w:rsid w:val="00352B16"/>
    <w:rsid w:val="00353047"/>
    <w:rsid w:val="003568DF"/>
    <w:rsid w:val="00362C66"/>
    <w:rsid w:val="00363B0E"/>
    <w:rsid w:val="003643DA"/>
    <w:rsid w:val="00364D2D"/>
    <w:rsid w:val="00365904"/>
    <w:rsid w:val="0036630C"/>
    <w:rsid w:val="003669F2"/>
    <w:rsid w:val="0037741F"/>
    <w:rsid w:val="003845B4"/>
    <w:rsid w:val="00386B48"/>
    <w:rsid w:val="0038766E"/>
    <w:rsid w:val="0038793F"/>
    <w:rsid w:val="00387E74"/>
    <w:rsid w:val="0039372A"/>
    <w:rsid w:val="00393858"/>
    <w:rsid w:val="0039746E"/>
    <w:rsid w:val="003A3CFD"/>
    <w:rsid w:val="003A7055"/>
    <w:rsid w:val="003B10FA"/>
    <w:rsid w:val="003C134F"/>
    <w:rsid w:val="003C759A"/>
    <w:rsid w:val="003D214D"/>
    <w:rsid w:val="003D3C8B"/>
    <w:rsid w:val="003D7BF6"/>
    <w:rsid w:val="003E2267"/>
    <w:rsid w:val="003E52B9"/>
    <w:rsid w:val="003E6DB2"/>
    <w:rsid w:val="003E713A"/>
    <w:rsid w:val="003E7F82"/>
    <w:rsid w:val="003F32FA"/>
    <w:rsid w:val="003F39D2"/>
    <w:rsid w:val="003F427A"/>
    <w:rsid w:val="003F58F2"/>
    <w:rsid w:val="003F5AC0"/>
    <w:rsid w:val="0040197E"/>
    <w:rsid w:val="0040260A"/>
    <w:rsid w:val="00403BF8"/>
    <w:rsid w:val="00403C19"/>
    <w:rsid w:val="0040499D"/>
    <w:rsid w:val="00405C82"/>
    <w:rsid w:val="00406A1A"/>
    <w:rsid w:val="00411291"/>
    <w:rsid w:val="00413FEA"/>
    <w:rsid w:val="00416213"/>
    <w:rsid w:val="00417876"/>
    <w:rsid w:val="0042002D"/>
    <w:rsid w:val="00421AC6"/>
    <w:rsid w:val="004252D1"/>
    <w:rsid w:val="004260BD"/>
    <w:rsid w:val="004303CC"/>
    <w:rsid w:val="0043323B"/>
    <w:rsid w:val="0043433B"/>
    <w:rsid w:val="004359B3"/>
    <w:rsid w:val="00447BD0"/>
    <w:rsid w:val="00447F98"/>
    <w:rsid w:val="00450165"/>
    <w:rsid w:val="004525BD"/>
    <w:rsid w:val="004528B1"/>
    <w:rsid w:val="00453866"/>
    <w:rsid w:val="00457B91"/>
    <w:rsid w:val="004611D9"/>
    <w:rsid w:val="004645A6"/>
    <w:rsid w:val="00466373"/>
    <w:rsid w:val="004703AF"/>
    <w:rsid w:val="004723CB"/>
    <w:rsid w:val="00472C1E"/>
    <w:rsid w:val="00483A30"/>
    <w:rsid w:val="00485201"/>
    <w:rsid w:val="00486AE4"/>
    <w:rsid w:val="004901B8"/>
    <w:rsid w:val="00492504"/>
    <w:rsid w:val="00495A4F"/>
    <w:rsid w:val="004A0865"/>
    <w:rsid w:val="004A7EC3"/>
    <w:rsid w:val="004B2ECE"/>
    <w:rsid w:val="004B5E87"/>
    <w:rsid w:val="004B600C"/>
    <w:rsid w:val="004B7FA3"/>
    <w:rsid w:val="004C010E"/>
    <w:rsid w:val="004C5700"/>
    <w:rsid w:val="004D19C1"/>
    <w:rsid w:val="004F4A1E"/>
    <w:rsid w:val="004F7000"/>
    <w:rsid w:val="004F7569"/>
    <w:rsid w:val="00501A7C"/>
    <w:rsid w:val="00507BBD"/>
    <w:rsid w:val="0051174D"/>
    <w:rsid w:val="00514315"/>
    <w:rsid w:val="00517344"/>
    <w:rsid w:val="00517DA3"/>
    <w:rsid w:val="00522379"/>
    <w:rsid w:val="005226BB"/>
    <w:rsid w:val="00523EFA"/>
    <w:rsid w:val="00527467"/>
    <w:rsid w:val="00527847"/>
    <w:rsid w:val="005313C2"/>
    <w:rsid w:val="00540066"/>
    <w:rsid w:val="005451D7"/>
    <w:rsid w:val="0054656A"/>
    <w:rsid w:val="005506E7"/>
    <w:rsid w:val="00553B6B"/>
    <w:rsid w:val="00557C46"/>
    <w:rsid w:val="00560C94"/>
    <w:rsid w:val="0056214D"/>
    <w:rsid w:val="00563A37"/>
    <w:rsid w:val="00577D75"/>
    <w:rsid w:val="005808F4"/>
    <w:rsid w:val="00582C20"/>
    <w:rsid w:val="0058337B"/>
    <w:rsid w:val="0058458E"/>
    <w:rsid w:val="00584C36"/>
    <w:rsid w:val="00587187"/>
    <w:rsid w:val="00592EAE"/>
    <w:rsid w:val="00595D35"/>
    <w:rsid w:val="00596365"/>
    <w:rsid w:val="005A102E"/>
    <w:rsid w:val="005A2DE5"/>
    <w:rsid w:val="005A468B"/>
    <w:rsid w:val="005A485A"/>
    <w:rsid w:val="005A5D8B"/>
    <w:rsid w:val="005A6C33"/>
    <w:rsid w:val="005A7E26"/>
    <w:rsid w:val="005B0C6F"/>
    <w:rsid w:val="005B145C"/>
    <w:rsid w:val="005B17D2"/>
    <w:rsid w:val="005C15CE"/>
    <w:rsid w:val="005C322B"/>
    <w:rsid w:val="005C6869"/>
    <w:rsid w:val="005C6AE6"/>
    <w:rsid w:val="005D05D5"/>
    <w:rsid w:val="005D0CFB"/>
    <w:rsid w:val="005D0ECA"/>
    <w:rsid w:val="005D2255"/>
    <w:rsid w:val="005D633D"/>
    <w:rsid w:val="005E4226"/>
    <w:rsid w:val="005E45E5"/>
    <w:rsid w:val="005E7225"/>
    <w:rsid w:val="00606675"/>
    <w:rsid w:val="00606802"/>
    <w:rsid w:val="00607E1F"/>
    <w:rsid w:val="00611FE4"/>
    <w:rsid w:val="00615C9D"/>
    <w:rsid w:val="00615DBD"/>
    <w:rsid w:val="00633ACC"/>
    <w:rsid w:val="0063546A"/>
    <w:rsid w:val="00635503"/>
    <w:rsid w:val="00646514"/>
    <w:rsid w:val="006470BE"/>
    <w:rsid w:val="00647DBC"/>
    <w:rsid w:val="00650E4F"/>
    <w:rsid w:val="00654175"/>
    <w:rsid w:val="00654368"/>
    <w:rsid w:val="0065462D"/>
    <w:rsid w:val="00657587"/>
    <w:rsid w:val="006612F8"/>
    <w:rsid w:val="00666030"/>
    <w:rsid w:val="00666598"/>
    <w:rsid w:val="00666A3F"/>
    <w:rsid w:val="0067247A"/>
    <w:rsid w:val="006726A1"/>
    <w:rsid w:val="00672F69"/>
    <w:rsid w:val="00674BED"/>
    <w:rsid w:val="00675627"/>
    <w:rsid w:val="00676010"/>
    <w:rsid w:val="00676BD8"/>
    <w:rsid w:val="00676EAA"/>
    <w:rsid w:val="0067765F"/>
    <w:rsid w:val="00680E56"/>
    <w:rsid w:val="00680EF5"/>
    <w:rsid w:val="00681C2C"/>
    <w:rsid w:val="00681C8A"/>
    <w:rsid w:val="006843ED"/>
    <w:rsid w:val="00684AEF"/>
    <w:rsid w:val="00687057"/>
    <w:rsid w:val="0068711C"/>
    <w:rsid w:val="00687493"/>
    <w:rsid w:val="00691540"/>
    <w:rsid w:val="006926BD"/>
    <w:rsid w:val="00696B8C"/>
    <w:rsid w:val="006A27FB"/>
    <w:rsid w:val="006A28D3"/>
    <w:rsid w:val="006A76F0"/>
    <w:rsid w:val="006B1DF0"/>
    <w:rsid w:val="006B1F0B"/>
    <w:rsid w:val="006B2049"/>
    <w:rsid w:val="006B2E41"/>
    <w:rsid w:val="006B7412"/>
    <w:rsid w:val="006C1D5B"/>
    <w:rsid w:val="006C24FE"/>
    <w:rsid w:val="006C365F"/>
    <w:rsid w:val="006C5FC0"/>
    <w:rsid w:val="006C7522"/>
    <w:rsid w:val="006D03A5"/>
    <w:rsid w:val="006D0944"/>
    <w:rsid w:val="006D1D53"/>
    <w:rsid w:val="006D2488"/>
    <w:rsid w:val="006D2929"/>
    <w:rsid w:val="006D2C12"/>
    <w:rsid w:val="006D44FB"/>
    <w:rsid w:val="006D5DED"/>
    <w:rsid w:val="006E1D43"/>
    <w:rsid w:val="006E4A9E"/>
    <w:rsid w:val="006E7386"/>
    <w:rsid w:val="006F01C8"/>
    <w:rsid w:val="006F48A6"/>
    <w:rsid w:val="006F5D76"/>
    <w:rsid w:val="006F65D8"/>
    <w:rsid w:val="006F7C04"/>
    <w:rsid w:val="00701460"/>
    <w:rsid w:val="00702B64"/>
    <w:rsid w:val="00706099"/>
    <w:rsid w:val="00707B18"/>
    <w:rsid w:val="0071203F"/>
    <w:rsid w:val="00712D59"/>
    <w:rsid w:val="00715509"/>
    <w:rsid w:val="00730BD2"/>
    <w:rsid w:val="00731B28"/>
    <w:rsid w:val="007323D3"/>
    <w:rsid w:val="00733626"/>
    <w:rsid w:val="007346BF"/>
    <w:rsid w:val="00737FD7"/>
    <w:rsid w:val="0074129F"/>
    <w:rsid w:val="00741406"/>
    <w:rsid w:val="00741F37"/>
    <w:rsid w:val="00745CEB"/>
    <w:rsid w:val="00746569"/>
    <w:rsid w:val="00752079"/>
    <w:rsid w:val="00752FB6"/>
    <w:rsid w:val="0075343C"/>
    <w:rsid w:val="00755C91"/>
    <w:rsid w:val="007566A7"/>
    <w:rsid w:val="00756A01"/>
    <w:rsid w:val="007614F1"/>
    <w:rsid w:val="00761B6E"/>
    <w:rsid w:val="007635EE"/>
    <w:rsid w:val="00764EC4"/>
    <w:rsid w:val="007657F6"/>
    <w:rsid w:val="00770CBC"/>
    <w:rsid w:val="0077120B"/>
    <w:rsid w:val="00772C0F"/>
    <w:rsid w:val="00773BE9"/>
    <w:rsid w:val="007745EF"/>
    <w:rsid w:val="00775AB7"/>
    <w:rsid w:val="00775E9C"/>
    <w:rsid w:val="0077660F"/>
    <w:rsid w:val="00776EA2"/>
    <w:rsid w:val="0077731E"/>
    <w:rsid w:val="0078033D"/>
    <w:rsid w:val="0078101E"/>
    <w:rsid w:val="007841DB"/>
    <w:rsid w:val="00784413"/>
    <w:rsid w:val="00794CB2"/>
    <w:rsid w:val="007A169C"/>
    <w:rsid w:val="007A1955"/>
    <w:rsid w:val="007A384F"/>
    <w:rsid w:val="007A65FE"/>
    <w:rsid w:val="007B5C6C"/>
    <w:rsid w:val="007B6DB7"/>
    <w:rsid w:val="007C2317"/>
    <w:rsid w:val="007C2777"/>
    <w:rsid w:val="007C2EFC"/>
    <w:rsid w:val="007C3694"/>
    <w:rsid w:val="007C5901"/>
    <w:rsid w:val="007C6201"/>
    <w:rsid w:val="007C6223"/>
    <w:rsid w:val="007D0746"/>
    <w:rsid w:val="007D2FF0"/>
    <w:rsid w:val="007E04DA"/>
    <w:rsid w:val="007E1132"/>
    <w:rsid w:val="007E2642"/>
    <w:rsid w:val="007F439A"/>
    <w:rsid w:val="007F4C23"/>
    <w:rsid w:val="007F51AA"/>
    <w:rsid w:val="00802805"/>
    <w:rsid w:val="00814B88"/>
    <w:rsid w:val="00815637"/>
    <w:rsid w:val="008173D6"/>
    <w:rsid w:val="008233DA"/>
    <w:rsid w:val="00832E72"/>
    <w:rsid w:val="008334D9"/>
    <w:rsid w:val="008334F3"/>
    <w:rsid w:val="00837A1F"/>
    <w:rsid w:val="00837AA1"/>
    <w:rsid w:val="0084291C"/>
    <w:rsid w:val="008474DE"/>
    <w:rsid w:val="00851AD8"/>
    <w:rsid w:val="0085733A"/>
    <w:rsid w:val="00861C33"/>
    <w:rsid w:val="0086501B"/>
    <w:rsid w:val="00865564"/>
    <w:rsid w:val="008655D3"/>
    <w:rsid w:val="00870F06"/>
    <w:rsid w:val="00874299"/>
    <w:rsid w:val="0087479C"/>
    <w:rsid w:val="008774A6"/>
    <w:rsid w:val="00882069"/>
    <w:rsid w:val="008839E4"/>
    <w:rsid w:val="00885F9A"/>
    <w:rsid w:val="008952DD"/>
    <w:rsid w:val="008953C6"/>
    <w:rsid w:val="00897819"/>
    <w:rsid w:val="008A057B"/>
    <w:rsid w:val="008A0E1D"/>
    <w:rsid w:val="008A3C3F"/>
    <w:rsid w:val="008A68DD"/>
    <w:rsid w:val="008A6E23"/>
    <w:rsid w:val="008A7930"/>
    <w:rsid w:val="008B3306"/>
    <w:rsid w:val="008B33D0"/>
    <w:rsid w:val="008B5122"/>
    <w:rsid w:val="008B66EA"/>
    <w:rsid w:val="008C0F65"/>
    <w:rsid w:val="008C1FD7"/>
    <w:rsid w:val="008C3512"/>
    <w:rsid w:val="008C5577"/>
    <w:rsid w:val="008D18C9"/>
    <w:rsid w:val="008D2BA0"/>
    <w:rsid w:val="008D2C11"/>
    <w:rsid w:val="008D3D92"/>
    <w:rsid w:val="008E0E65"/>
    <w:rsid w:val="008E537B"/>
    <w:rsid w:val="008F093C"/>
    <w:rsid w:val="008F2907"/>
    <w:rsid w:val="008F5D1B"/>
    <w:rsid w:val="008F5F56"/>
    <w:rsid w:val="00902F94"/>
    <w:rsid w:val="009032B6"/>
    <w:rsid w:val="009035A1"/>
    <w:rsid w:val="00910F98"/>
    <w:rsid w:val="00912067"/>
    <w:rsid w:val="00912C7E"/>
    <w:rsid w:val="009132F7"/>
    <w:rsid w:val="00916848"/>
    <w:rsid w:val="00917338"/>
    <w:rsid w:val="00920ACC"/>
    <w:rsid w:val="00922DD3"/>
    <w:rsid w:val="00925326"/>
    <w:rsid w:val="00925B20"/>
    <w:rsid w:val="009307C2"/>
    <w:rsid w:val="00930AFC"/>
    <w:rsid w:val="00933690"/>
    <w:rsid w:val="00935241"/>
    <w:rsid w:val="00936832"/>
    <w:rsid w:val="00940EA3"/>
    <w:rsid w:val="00947E42"/>
    <w:rsid w:val="00950B46"/>
    <w:rsid w:val="009510F2"/>
    <w:rsid w:val="00952551"/>
    <w:rsid w:val="009530DE"/>
    <w:rsid w:val="009542B8"/>
    <w:rsid w:val="009547F9"/>
    <w:rsid w:val="00954906"/>
    <w:rsid w:val="009551D0"/>
    <w:rsid w:val="009618CD"/>
    <w:rsid w:val="00962EE8"/>
    <w:rsid w:val="00963B6B"/>
    <w:rsid w:val="00963C35"/>
    <w:rsid w:val="00963D8D"/>
    <w:rsid w:val="00963D9D"/>
    <w:rsid w:val="00964F05"/>
    <w:rsid w:val="00966462"/>
    <w:rsid w:val="00971F0E"/>
    <w:rsid w:val="0097551B"/>
    <w:rsid w:val="00980512"/>
    <w:rsid w:val="0098126B"/>
    <w:rsid w:val="00983205"/>
    <w:rsid w:val="0098378A"/>
    <w:rsid w:val="00983FC9"/>
    <w:rsid w:val="00984705"/>
    <w:rsid w:val="00984789"/>
    <w:rsid w:val="00986561"/>
    <w:rsid w:val="00987147"/>
    <w:rsid w:val="009907CC"/>
    <w:rsid w:val="0099219D"/>
    <w:rsid w:val="009948F4"/>
    <w:rsid w:val="00997D2D"/>
    <w:rsid w:val="009A3A67"/>
    <w:rsid w:val="009A5E0F"/>
    <w:rsid w:val="009B0FB9"/>
    <w:rsid w:val="009B1132"/>
    <w:rsid w:val="009B14DE"/>
    <w:rsid w:val="009B2A73"/>
    <w:rsid w:val="009C3876"/>
    <w:rsid w:val="009C3A14"/>
    <w:rsid w:val="009C591E"/>
    <w:rsid w:val="009D000A"/>
    <w:rsid w:val="009D0177"/>
    <w:rsid w:val="009D1A80"/>
    <w:rsid w:val="009D2BE0"/>
    <w:rsid w:val="009D3BFC"/>
    <w:rsid w:val="009D45C8"/>
    <w:rsid w:val="009D49CF"/>
    <w:rsid w:val="009E2C82"/>
    <w:rsid w:val="009E3775"/>
    <w:rsid w:val="009E49A5"/>
    <w:rsid w:val="009E59AE"/>
    <w:rsid w:val="009E7B84"/>
    <w:rsid w:val="009F456C"/>
    <w:rsid w:val="009F59DC"/>
    <w:rsid w:val="009F6D61"/>
    <w:rsid w:val="009F6F86"/>
    <w:rsid w:val="009F7E9F"/>
    <w:rsid w:val="00A020E2"/>
    <w:rsid w:val="00A03EA1"/>
    <w:rsid w:val="00A13FDB"/>
    <w:rsid w:val="00A15279"/>
    <w:rsid w:val="00A17398"/>
    <w:rsid w:val="00A17AA2"/>
    <w:rsid w:val="00A20B5F"/>
    <w:rsid w:val="00A2248C"/>
    <w:rsid w:val="00A235A9"/>
    <w:rsid w:val="00A2768B"/>
    <w:rsid w:val="00A30055"/>
    <w:rsid w:val="00A30FD0"/>
    <w:rsid w:val="00A33CCB"/>
    <w:rsid w:val="00A3519C"/>
    <w:rsid w:val="00A4025E"/>
    <w:rsid w:val="00A42B79"/>
    <w:rsid w:val="00A46C12"/>
    <w:rsid w:val="00A558DB"/>
    <w:rsid w:val="00A57075"/>
    <w:rsid w:val="00A608D0"/>
    <w:rsid w:val="00A6186F"/>
    <w:rsid w:val="00A62391"/>
    <w:rsid w:val="00A62571"/>
    <w:rsid w:val="00A66E06"/>
    <w:rsid w:val="00A675B8"/>
    <w:rsid w:val="00A71B6C"/>
    <w:rsid w:val="00A71E3C"/>
    <w:rsid w:val="00A72116"/>
    <w:rsid w:val="00A727DC"/>
    <w:rsid w:val="00A749BB"/>
    <w:rsid w:val="00A76183"/>
    <w:rsid w:val="00A76EED"/>
    <w:rsid w:val="00A77E6A"/>
    <w:rsid w:val="00A809B4"/>
    <w:rsid w:val="00A81F47"/>
    <w:rsid w:val="00A84744"/>
    <w:rsid w:val="00A90843"/>
    <w:rsid w:val="00A93FB5"/>
    <w:rsid w:val="00A94E36"/>
    <w:rsid w:val="00A968EB"/>
    <w:rsid w:val="00AA23B8"/>
    <w:rsid w:val="00AA3D55"/>
    <w:rsid w:val="00AA4E1F"/>
    <w:rsid w:val="00AA4FA9"/>
    <w:rsid w:val="00AA546E"/>
    <w:rsid w:val="00AB46E4"/>
    <w:rsid w:val="00AB55D1"/>
    <w:rsid w:val="00AC5922"/>
    <w:rsid w:val="00AD0398"/>
    <w:rsid w:val="00AD0DCF"/>
    <w:rsid w:val="00AD1ED8"/>
    <w:rsid w:val="00AD5411"/>
    <w:rsid w:val="00AE2913"/>
    <w:rsid w:val="00AE41C3"/>
    <w:rsid w:val="00AE6B97"/>
    <w:rsid w:val="00AF1686"/>
    <w:rsid w:val="00AF40BB"/>
    <w:rsid w:val="00AF473D"/>
    <w:rsid w:val="00AF5360"/>
    <w:rsid w:val="00AF7DF0"/>
    <w:rsid w:val="00B00B98"/>
    <w:rsid w:val="00B01F00"/>
    <w:rsid w:val="00B03563"/>
    <w:rsid w:val="00B04C93"/>
    <w:rsid w:val="00B0672D"/>
    <w:rsid w:val="00B10B33"/>
    <w:rsid w:val="00B1358A"/>
    <w:rsid w:val="00B16F01"/>
    <w:rsid w:val="00B178E4"/>
    <w:rsid w:val="00B20322"/>
    <w:rsid w:val="00B20F3A"/>
    <w:rsid w:val="00B302D2"/>
    <w:rsid w:val="00B32ED4"/>
    <w:rsid w:val="00B35EEC"/>
    <w:rsid w:val="00B379FB"/>
    <w:rsid w:val="00B40C09"/>
    <w:rsid w:val="00B45744"/>
    <w:rsid w:val="00B45A6A"/>
    <w:rsid w:val="00B57516"/>
    <w:rsid w:val="00B57BA6"/>
    <w:rsid w:val="00B60D1A"/>
    <w:rsid w:val="00B64E21"/>
    <w:rsid w:val="00B66A25"/>
    <w:rsid w:val="00B700B6"/>
    <w:rsid w:val="00B746CC"/>
    <w:rsid w:val="00B80A47"/>
    <w:rsid w:val="00B95C22"/>
    <w:rsid w:val="00B96E72"/>
    <w:rsid w:val="00BB0764"/>
    <w:rsid w:val="00BB16C2"/>
    <w:rsid w:val="00BB1C13"/>
    <w:rsid w:val="00BB68C7"/>
    <w:rsid w:val="00BC15BA"/>
    <w:rsid w:val="00BC1B3E"/>
    <w:rsid w:val="00BC795C"/>
    <w:rsid w:val="00BD6A25"/>
    <w:rsid w:val="00BD6C13"/>
    <w:rsid w:val="00BE1AB0"/>
    <w:rsid w:val="00BE33E7"/>
    <w:rsid w:val="00BE3DB2"/>
    <w:rsid w:val="00BE4FD8"/>
    <w:rsid w:val="00BE5AA3"/>
    <w:rsid w:val="00BE6662"/>
    <w:rsid w:val="00BE7F0B"/>
    <w:rsid w:val="00BF023C"/>
    <w:rsid w:val="00BF283D"/>
    <w:rsid w:val="00C01CED"/>
    <w:rsid w:val="00C0249D"/>
    <w:rsid w:val="00C048C6"/>
    <w:rsid w:val="00C1280C"/>
    <w:rsid w:val="00C1325A"/>
    <w:rsid w:val="00C153DE"/>
    <w:rsid w:val="00C15EE0"/>
    <w:rsid w:val="00C22F01"/>
    <w:rsid w:val="00C30E68"/>
    <w:rsid w:val="00C310CB"/>
    <w:rsid w:val="00C31628"/>
    <w:rsid w:val="00C32573"/>
    <w:rsid w:val="00C32600"/>
    <w:rsid w:val="00C329F2"/>
    <w:rsid w:val="00C33A41"/>
    <w:rsid w:val="00C33D64"/>
    <w:rsid w:val="00C345C9"/>
    <w:rsid w:val="00C34F9A"/>
    <w:rsid w:val="00C36263"/>
    <w:rsid w:val="00C36722"/>
    <w:rsid w:val="00C37326"/>
    <w:rsid w:val="00C41A9E"/>
    <w:rsid w:val="00C42FEB"/>
    <w:rsid w:val="00C454E6"/>
    <w:rsid w:val="00C47FBC"/>
    <w:rsid w:val="00C61C7B"/>
    <w:rsid w:val="00C62301"/>
    <w:rsid w:val="00C70088"/>
    <w:rsid w:val="00C70307"/>
    <w:rsid w:val="00C74B1F"/>
    <w:rsid w:val="00C758C9"/>
    <w:rsid w:val="00C75AC8"/>
    <w:rsid w:val="00C80922"/>
    <w:rsid w:val="00C8612B"/>
    <w:rsid w:val="00C8664A"/>
    <w:rsid w:val="00C87030"/>
    <w:rsid w:val="00C90150"/>
    <w:rsid w:val="00C90ED1"/>
    <w:rsid w:val="00C93ED4"/>
    <w:rsid w:val="00C949AD"/>
    <w:rsid w:val="00C95F92"/>
    <w:rsid w:val="00C96034"/>
    <w:rsid w:val="00CA20C0"/>
    <w:rsid w:val="00CA2BE9"/>
    <w:rsid w:val="00CA333F"/>
    <w:rsid w:val="00CB0AC9"/>
    <w:rsid w:val="00CB1774"/>
    <w:rsid w:val="00CB314C"/>
    <w:rsid w:val="00CB5113"/>
    <w:rsid w:val="00CB7276"/>
    <w:rsid w:val="00CC0CA0"/>
    <w:rsid w:val="00CC2E72"/>
    <w:rsid w:val="00CC4408"/>
    <w:rsid w:val="00CC52BC"/>
    <w:rsid w:val="00CC5910"/>
    <w:rsid w:val="00CC5AFC"/>
    <w:rsid w:val="00CC5D61"/>
    <w:rsid w:val="00CD028A"/>
    <w:rsid w:val="00CD201B"/>
    <w:rsid w:val="00CD2335"/>
    <w:rsid w:val="00CD55F3"/>
    <w:rsid w:val="00CE01B1"/>
    <w:rsid w:val="00CE14EA"/>
    <w:rsid w:val="00CE5C75"/>
    <w:rsid w:val="00CE5E5B"/>
    <w:rsid w:val="00CE7A03"/>
    <w:rsid w:val="00CE7E80"/>
    <w:rsid w:val="00CF43F5"/>
    <w:rsid w:val="00D102E2"/>
    <w:rsid w:val="00D10B89"/>
    <w:rsid w:val="00D11F92"/>
    <w:rsid w:val="00D12C53"/>
    <w:rsid w:val="00D155D9"/>
    <w:rsid w:val="00D157B7"/>
    <w:rsid w:val="00D16206"/>
    <w:rsid w:val="00D16A95"/>
    <w:rsid w:val="00D17DCD"/>
    <w:rsid w:val="00D2689D"/>
    <w:rsid w:val="00D331C7"/>
    <w:rsid w:val="00D35275"/>
    <w:rsid w:val="00D43054"/>
    <w:rsid w:val="00D4383F"/>
    <w:rsid w:val="00D43A47"/>
    <w:rsid w:val="00D4473C"/>
    <w:rsid w:val="00D47BC0"/>
    <w:rsid w:val="00D50AE1"/>
    <w:rsid w:val="00D534EC"/>
    <w:rsid w:val="00D5664C"/>
    <w:rsid w:val="00D574E7"/>
    <w:rsid w:val="00D62085"/>
    <w:rsid w:val="00D64272"/>
    <w:rsid w:val="00D70362"/>
    <w:rsid w:val="00D7060F"/>
    <w:rsid w:val="00D83474"/>
    <w:rsid w:val="00D86ADC"/>
    <w:rsid w:val="00D92F6F"/>
    <w:rsid w:val="00D9312D"/>
    <w:rsid w:val="00D963B7"/>
    <w:rsid w:val="00D976D7"/>
    <w:rsid w:val="00DA30B5"/>
    <w:rsid w:val="00DA3F01"/>
    <w:rsid w:val="00DA58C6"/>
    <w:rsid w:val="00DA5CEB"/>
    <w:rsid w:val="00DB1BDC"/>
    <w:rsid w:val="00DB1CB4"/>
    <w:rsid w:val="00DB327E"/>
    <w:rsid w:val="00DB6AC3"/>
    <w:rsid w:val="00DB7DA6"/>
    <w:rsid w:val="00DC530B"/>
    <w:rsid w:val="00DC7478"/>
    <w:rsid w:val="00DD7DB0"/>
    <w:rsid w:val="00DE2B79"/>
    <w:rsid w:val="00DE6887"/>
    <w:rsid w:val="00DE78B3"/>
    <w:rsid w:val="00DF05A4"/>
    <w:rsid w:val="00DF0EE3"/>
    <w:rsid w:val="00DF123B"/>
    <w:rsid w:val="00E1052F"/>
    <w:rsid w:val="00E10BAD"/>
    <w:rsid w:val="00E14C08"/>
    <w:rsid w:val="00E14DFB"/>
    <w:rsid w:val="00E17DC9"/>
    <w:rsid w:val="00E20FA9"/>
    <w:rsid w:val="00E2285C"/>
    <w:rsid w:val="00E25DF6"/>
    <w:rsid w:val="00E3609B"/>
    <w:rsid w:val="00E3622B"/>
    <w:rsid w:val="00E42454"/>
    <w:rsid w:val="00E441B3"/>
    <w:rsid w:val="00E4435C"/>
    <w:rsid w:val="00E4613B"/>
    <w:rsid w:val="00E50ABF"/>
    <w:rsid w:val="00E50CA3"/>
    <w:rsid w:val="00E51B35"/>
    <w:rsid w:val="00E5225B"/>
    <w:rsid w:val="00E529DF"/>
    <w:rsid w:val="00E52AB0"/>
    <w:rsid w:val="00E54474"/>
    <w:rsid w:val="00E57D69"/>
    <w:rsid w:val="00E67E5A"/>
    <w:rsid w:val="00E74332"/>
    <w:rsid w:val="00E749E8"/>
    <w:rsid w:val="00E81263"/>
    <w:rsid w:val="00E81A24"/>
    <w:rsid w:val="00E82821"/>
    <w:rsid w:val="00E85F23"/>
    <w:rsid w:val="00E9069D"/>
    <w:rsid w:val="00E932B0"/>
    <w:rsid w:val="00E95F3D"/>
    <w:rsid w:val="00EA1A1A"/>
    <w:rsid w:val="00EA2893"/>
    <w:rsid w:val="00EA6E18"/>
    <w:rsid w:val="00EB0F39"/>
    <w:rsid w:val="00EB4546"/>
    <w:rsid w:val="00EB4B26"/>
    <w:rsid w:val="00EB5F5C"/>
    <w:rsid w:val="00EC15C7"/>
    <w:rsid w:val="00EC17EF"/>
    <w:rsid w:val="00EC317E"/>
    <w:rsid w:val="00EC4467"/>
    <w:rsid w:val="00EC6B50"/>
    <w:rsid w:val="00ED0338"/>
    <w:rsid w:val="00ED3C73"/>
    <w:rsid w:val="00ED4F8C"/>
    <w:rsid w:val="00ED5F29"/>
    <w:rsid w:val="00ED663C"/>
    <w:rsid w:val="00EE3887"/>
    <w:rsid w:val="00EF1596"/>
    <w:rsid w:val="00EF46E8"/>
    <w:rsid w:val="00EF7677"/>
    <w:rsid w:val="00F01BA1"/>
    <w:rsid w:val="00F12780"/>
    <w:rsid w:val="00F20DC6"/>
    <w:rsid w:val="00F23A9F"/>
    <w:rsid w:val="00F24BFB"/>
    <w:rsid w:val="00F2619C"/>
    <w:rsid w:val="00F27034"/>
    <w:rsid w:val="00F277B7"/>
    <w:rsid w:val="00F27D7E"/>
    <w:rsid w:val="00F35B59"/>
    <w:rsid w:val="00F378C5"/>
    <w:rsid w:val="00F421D7"/>
    <w:rsid w:val="00F44152"/>
    <w:rsid w:val="00F473AE"/>
    <w:rsid w:val="00F5121D"/>
    <w:rsid w:val="00F52027"/>
    <w:rsid w:val="00F56068"/>
    <w:rsid w:val="00F578BA"/>
    <w:rsid w:val="00F60862"/>
    <w:rsid w:val="00F77FFD"/>
    <w:rsid w:val="00F83A9E"/>
    <w:rsid w:val="00F8496D"/>
    <w:rsid w:val="00F86BCA"/>
    <w:rsid w:val="00F90712"/>
    <w:rsid w:val="00F91B1F"/>
    <w:rsid w:val="00F91C75"/>
    <w:rsid w:val="00F967B7"/>
    <w:rsid w:val="00F97758"/>
    <w:rsid w:val="00FA4767"/>
    <w:rsid w:val="00FA4C21"/>
    <w:rsid w:val="00FA696D"/>
    <w:rsid w:val="00FA780A"/>
    <w:rsid w:val="00FB1D9A"/>
    <w:rsid w:val="00FB279B"/>
    <w:rsid w:val="00FB31AA"/>
    <w:rsid w:val="00FB46DE"/>
    <w:rsid w:val="00FC50B3"/>
    <w:rsid w:val="00FC75D2"/>
    <w:rsid w:val="00FD2B47"/>
    <w:rsid w:val="00FD3279"/>
    <w:rsid w:val="00FD517D"/>
    <w:rsid w:val="00FE038F"/>
    <w:rsid w:val="00FE08CE"/>
    <w:rsid w:val="00FE3E60"/>
    <w:rsid w:val="00FE62B2"/>
    <w:rsid w:val="00FF031E"/>
    <w:rsid w:val="00FF38C7"/>
    <w:rsid w:val="00FF5053"/>
    <w:rsid w:val="00FF62BD"/>
    <w:rsid w:val="1740F91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3A311"/>
  <w15:docId w15:val="{3E37ED70-F2CE-429A-B93F-DA3334581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30D21"/>
    <w:pPr>
      <w:tabs>
        <w:tab w:val="left" w:pos="851"/>
        <w:tab w:val="left" w:pos="7371"/>
      </w:tabs>
      <w:spacing w:line="360" w:lineRule="auto"/>
    </w:pPr>
    <w:rPr>
      <w:rFonts w:ascii="Arial" w:hAnsi="Arial"/>
      <w:sz w:val="22"/>
    </w:rPr>
  </w:style>
  <w:style w:type="paragraph" w:styleId="berschrift1">
    <w:name w:val="heading 1"/>
    <w:basedOn w:val="Standard"/>
    <w:next w:val="Standard"/>
    <w:link w:val="berschrift1Zchn"/>
    <w:qFormat/>
    <w:rsid w:val="0058458E"/>
    <w:pPr>
      <w:keepNext/>
      <w:spacing w:before="240" w:after="60"/>
      <w:outlineLvl w:val="0"/>
    </w:pPr>
    <w:rPr>
      <w:b/>
      <w:kern w:val="28"/>
      <w:szCs w:val="22"/>
    </w:rPr>
  </w:style>
  <w:style w:type="paragraph" w:styleId="berschrift2">
    <w:name w:val="heading 2"/>
    <w:basedOn w:val="Standard"/>
    <w:next w:val="Standard"/>
    <w:qFormat/>
    <w:rsid w:val="001F6278"/>
    <w:pPr>
      <w:keepNext/>
      <w:spacing w:before="240" w:after="60"/>
      <w:outlineLvl w:val="1"/>
    </w:pPr>
    <w:rPr>
      <w:b/>
      <w:i/>
      <w:sz w:val="24"/>
    </w:rPr>
  </w:style>
  <w:style w:type="paragraph" w:styleId="berschrift3">
    <w:name w:val="heading 3"/>
    <w:basedOn w:val="Standard"/>
    <w:next w:val="Standard"/>
    <w:link w:val="berschrift3Zchn"/>
    <w:qFormat/>
    <w:rsid w:val="009D1A80"/>
    <w:pPr>
      <w:keepNext/>
      <w:spacing w:before="120" w:after="120" w:line="240" w:lineRule="atLeast"/>
      <w:ind w:left="74"/>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1F6278"/>
    <w:pPr>
      <w:tabs>
        <w:tab w:val="center" w:pos="4252"/>
        <w:tab w:val="right" w:pos="8504"/>
      </w:tabs>
    </w:pPr>
  </w:style>
  <w:style w:type="paragraph" w:customStyle="1" w:styleId="Spiegel">
    <w:name w:val="Spiegel"/>
    <w:basedOn w:val="Standard"/>
    <w:rsid w:val="001F6278"/>
    <w:pPr>
      <w:ind w:left="1276" w:hanging="426"/>
    </w:pPr>
  </w:style>
  <w:style w:type="character" w:styleId="Hyperlink">
    <w:name w:val="Hyperlink"/>
    <w:basedOn w:val="Absatz-Standardschriftart"/>
    <w:rsid w:val="001F6278"/>
    <w:rPr>
      <w:color w:val="0000FF"/>
      <w:u w:val="single"/>
    </w:rPr>
  </w:style>
  <w:style w:type="paragraph" w:styleId="Titel">
    <w:name w:val="Title"/>
    <w:basedOn w:val="Standard"/>
    <w:qFormat/>
    <w:rsid w:val="001F6278"/>
    <w:pPr>
      <w:spacing w:before="240" w:after="60"/>
      <w:jc w:val="center"/>
    </w:pPr>
    <w:rPr>
      <w:b/>
      <w:kern w:val="28"/>
      <w:sz w:val="32"/>
    </w:rPr>
  </w:style>
  <w:style w:type="paragraph" w:styleId="Sprechblasentext">
    <w:name w:val="Balloon Text"/>
    <w:basedOn w:val="Standard"/>
    <w:link w:val="SprechblasentextZchn"/>
    <w:rsid w:val="00AE41C3"/>
    <w:pPr>
      <w:spacing w:line="240" w:lineRule="auto"/>
    </w:pPr>
    <w:rPr>
      <w:rFonts w:ascii="Tahoma" w:hAnsi="Tahoma" w:cs="Tahoma"/>
      <w:sz w:val="16"/>
      <w:szCs w:val="16"/>
    </w:rPr>
  </w:style>
  <w:style w:type="paragraph" w:customStyle="1" w:styleId="Unterspiegel">
    <w:name w:val="Unterspiegel"/>
    <w:basedOn w:val="Standard"/>
    <w:rsid w:val="001F6278"/>
    <w:pPr>
      <w:ind w:left="1701" w:hanging="426"/>
    </w:pPr>
  </w:style>
  <w:style w:type="paragraph" w:customStyle="1" w:styleId="EinrckungB">
    <w:name w:val="Einrückung (B)"/>
    <w:basedOn w:val="Unterspiegel"/>
    <w:rsid w:val="001F6278"/>
    <w:pPr>
      <w:ind w:left="851" w:hanging="851"/>
    </w:pPr>
  </w:style>
  <w:style w:type="character" w:customStyle="1" w:styleId="SprechblasentextZchn">
    <w:name w:val="Sprechblasentext Zchn"/>
    <w:basedOn w:val="Absatz-Standardschriftart"/>
    <w:link w:val="Sprechblasentext"/>
    <w:rsid w:val="00AE41C3"/>
    <w:rPr>
      <w:rFonts w:ascii="Tahoma" w:hAnsi="Tahoma" w:cs="Tahoma"/>
      <w:sz w:val="16"/>
      <w:szCs w:val="16"/>
    </w:rPr>
  </w:style>
  <w:style w:type="paragraph" w:customStyle="1" w:styleId="Ueberschrift">
    <w:name w:val="Ueberschrift"/>
    <w:basedOn w:val="Standard"/>
    <w:rsid w:val="001F6278"/>
    <w:pPr>
      <w:tabs>
        <w:tab w:val="clear" w:pos="7371"/>
        <w:tab w:val="left" w:pos="1135"/>
      </w:tabs>
      <w:ind w:left="851" w:hanging="851"/>
    </w:pPr>
    <w:rPr>
      <w:b/>
    </w:rPr>
  </w:style>
  <w:style w:type="paragraph" w:customStyle="1" w:styleId="1Einrckung">
    <w:name w:val="1. Einrückung"/>
    <w:basedOn w:val="Standard"/>
    <w:qFormat/>
    <w:rsid w:val="001F6278"/>
    <w:pPr>
      <w:tabs>
        <w:tab w:val="clear" w:pos="851"/>
        <w:tab w:val="clear" w:pos="7371"/>
        <w:tab w:val="left" w:pos="480"/>
        <w:tab w:val="left" w:pos="960"/>
        <w:tab w:val="left" w:pos="1440"/>
      </w:tabs>
      <w:ind w:left="482" w:hanging="482"/>
    </w:pPr>
  </w:style>
  <w:style w:type="paragraph" w:customStyle="1" w:styleId="2Einrckung">
    <w:name w:val="2. Einrückung"/>
    <w:basedOn w:val="Standard"/>
    <w:rsid w:val="001F6278"/>
    <w:pPr>
      <w:tabs>
        <w:tab w:val="clear" w:pos="7371"/>
      </w:tabs>
      <w:ind w:left="851" w:hanging="851"/>
    </w:pPr>
  </w:style>
  <w:style w:type="paragraph" w:styleId="Fuzeile">
    <w:name w:val="footer"/>
    <w:basedOn w:val="Standard"/>
    <w:link w:val="FuzeileZchn"/>
    <w:uiPriority w:val="99"/>
    <w:rsid w:val="001F6278"/>
    <w:pPr>
      <w:tabs>
        <w:tab w:val="clear" w:pos="851"/>
        <w:tab w:val="clear" w:pos="7371"/>
        <w:tab w:val="center" w:pos="4536"/>
        <w:tab w:val="right" w:pos="9072"/>
      </w:tabs>
    </w:pPr>
  </w:style>
  <w:style w:type="character" w:styleId="Seitenzahl">
    <w:name w:val="page number"/>
    <w:basedOn w:val="Absatz-Standardschriftart"/>
    <w:rsid w:val="001F6278"/>
  </w:style>
  <w:style w:type="character" w:customStyle="1" w:styleId="FuzeileZchn">
    <w:name w:val="Fußzeile Zchn"/>
    <w:basedOn w:val="Absatz-Standardschriftart"/>
    <w:link w:val="Fuzeile"/>
    <w:uiPriority w:val="99"/>
    <w:rsid w:val="00C96034"/>
    <w:rPr>
      <w:rFonts w:ascii="Arial" w:hAnsi="Arial"/>
      <w:sz w:val="22"/>
    </w:rPr>
  </w:style>
  <w:style w:type="character" w:customStyle="1" w:styleId="berschrift3Zchn">
    <w:name w:val="Überschrift 3 Zchn"/>
    <w:basedOn w:val="Absatz-Standardschriftart"/>
    <w:link w:val="berschrift3"/>
    <w:rsid w:val="009D1A80"/>
    <w:rPr>
      <w:rFonts w:ascii="Arial" w:hAnsi="Arial"/>
      <w:b/>
      <w:sz w:val="22"/>
    </w:rPr>
  </w:style>
  <w:style w:type="paragraph" w:customStyle="1" w:styleId="Aufzhlung">
    <w:name w:val="Aufzählung"/>
    <w:basedOn w:val="Standard"/>
    <w:rsid w:val="009D1A80"/>
    <w:pPr>
      <w:numPr>
        <w:numId w:val="1"/>
      </w:numPr>
    </w:pPr>
  </w:style>
  <w:style w:type="character" w:styleId="Kommentarzeichen">
    <w:name w:val="annotation reference"/>
    <w:basedOn w:val="Absatz-Standardschriftart"/>
    <w:rsid w:val="005E45E5"/>
    <w:rPr>
      <w:sz w:val="16"/>
      <w:szCs w:val="16"/>
    </w:rPr>
  </w:style>
  <w:style w:type="paragraph" w:styleId="Kommentartext">
    <w:name w:val="annotation text"/>
    <w:basedOn w:val="Standard"/>
    <w:link w:val="KommentartextZchn"/>
    <w:rsid w:val="005E45E5"/>
    <w:pPr>
      <w:spacing w:line="240" w:lineRule="auto"/>
    </w:pPr>
    <w:rPr>
      <w:sz w:val="20"/>
    </w:rPr>
  </w:style>
  <w:style w:type="character" w:customStyle="1" w:styleId="KommentartextZchn">
    <w:name w:val="Kommentartext Zchn"/>
    <w:basedOn w:val="Absatz-Standardschriftart"/>
    <w:link w:val="Kommentartext"/>
    <w:rsid w:val="005E45E5"/>
    <w:rPr>
      <w:rFonts w:ascii="Arial" w:hAnsi="Arial"/>
    </w:rPr>
  </w:style>
  <w:style w:type="paragraph" w:styleId="Kommentarthema">
    <w:name w:val="annotation subject"/>
    <w:basedOn w:val="Kommentartext"/>
    <w:next w:val="Kommentartext"/>
    <w:link w:val="KommentarthemaZchn"/>
    <w:rsid w:val="005E45E5"/>
    <w:rPr>
      <w:b/>
      <w:bCs/>
    </w:rPr>
  </w:style>
  <w:style w:type="character" w:customStyle="1" w:styleId="KommentarthemaZchn">
    <w:name w:val="Kommentarthema Zchn"/>
    <w:basedOn w:val="KommentartextZchn"/>
    <w:link w:val="Kommentarthema"/>
    <w:rsid w:val="005E45E5"/>
    <w:rPr>
      <w:rFonts w:ascii="Arial" w:hAnsi="Arial"/>
      <w:b/>
      <w:bCs/>
    </w:rPr>
  </w:style>
  <w:style w:type="character" w:styleId="BesuchterLink">
    <w:name w:val="FollowedHyperlink"/>
    <w:basedOn w:val="Absatz-Standardschriftart"/>
    <w:rsid w:val="00CB7276"/>
    <w:rPr>
      <w:color w:val="800080" w:themeColor="followedHyperlink"/>
      <w:u w:val="single"/>
    </w:rPr>
  </w:style>
  <w:style w:type="character" w:styleId="Platzhaltertext">
    <w:name w:val="Placeholder Text"/>
    <w:basedOn w:val="Absatz-Standardschriftart"/>
    <w:uiPriority w:val="99"/>
    <w:semiHidden/>
    <w:rsid w:val="002A34A7"/>
    <w:rPr>
      <w:color w:val="808080"/>
    </w:rPr>
  </w:style>
  <w:style w:type="paragraph" w:customStyle="1" w:styleId="berschrift2-alsAbsatz">
    <w:name w:val="Überschrift 2 - als Absatz"/>
    <w:aliases w:val="2. Überschrift - als Absatz"/>
    <w:basedOn w:val="berschrift2"/>
    <w:next w:val="1Einrckung"/>
    <w:qFormat/>
    <w:rsid w:val="002A34A7"/>
    <w:pPr>
      <w:keepNext w:val="0"/>
      <w:keepLines/>
      <w:tabs>
        <w:tab w:val="clear" w:pos="851"/>
        <w:tab w:val="clear" w:pos="7371"/>
      </w:tabs>
      <w:spacing w:after="120"/>
      <w:ind w:left="851" w:hanging="851"/>
    </w:pPr>
    <w:rPr>
      <w:rFonts w:eastAsiaTheme="majorEastAsia" w:cstheme="majorBidi"/>
      <w:b w:val="0"/>
      <w:i w:val="0"/>
      <w:sz w:val="22"/>
      <w:szCs w:val="26"/>
      <w:lang w:eastAsia="en-US"/>
    </w:rPr>
  </w:style>
  <w:style w:type="paragraph" w:styleId="Funotentext">
    <w:name w:val="footnote text"/>
    <w:basedOn w:val="Standard"/>
    <w:link w:val="FunotentextZchn"/>
    <w:uiPriority w:val="99"/>
    <w:semiHidden/>
    <w:unhideWhenUsed/>
    <w:rsid w:val="00457B91"/>
    <w:pPr>
      <w:spacing w:line="240" w:lineRule="auto"/>
    </w:pPr>
    <w:rPr>
      <w:sz w:val="20"/>
    </w:rPr>
  </w:style>
  <w:style w:type="character" w:customStyle="1" w:styleId="FunotentextZchn">
    <w:name w:val="Fußnotentext Zchn"/>
    <w:basedOn w:val="Absatz-Standardschriftart"/>
    <w:link w:val="Funotentext"/>
    <w:uiPriority w:val="99"/>
    <w:semiHidden/>
    <w:rsid w:val="00457B91"/>
    <w:rPr>
      <w:rFonts w:ascii="Arial" w:hAnsi="Arial"/>
    </w:rPr>
  </w:style>
  <w:style w:type="character" w:styleId="Funotenzeichen">
    <w:name w:val="footnote reference"/>
    <w:basedOn w:val="Absatz-Standardschriftart"/>
    <w:uiPriority w:val="99"/>
    <w:semiHidden/>
    <w:unhideWhenUsed/>
    <w:rsid w:val="00457B91"/>
    <w:rPr>
      <w:vertAlign w:val="superscript"/>
    </w:rPr>
  </w:style>
  <w:style w:type="table" w:styleId="Tabellenraster">
    <w:name w:val="Table Grid"/>
    <w:basedOn w:val="NormaleTabelle"/>
    <w:uiPriority w:val="59"/>
    <w:rsid w:val="00696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
    <w:name w:val="Tabelle"/>
    <w:basedOn w:val="Standard"/>
    <w:qFormat/>
    <w:rsid w:val="00696B8C"/>
    <w:pPr>
      <w:tabs>
        <w:tab w:val="clear" w:pos="851"/>
        <w:tab w:val="clear" w:pos="7371"/>
      </w:tabs>
      <w:spacing w:before="60" w:after="60" w:line="288" w:lineRule="auto"/>
    </w:pPr>
    <w:rPr>
      <w:sz w:val="16"/>
    </w:rPr>
  </w:style>
  <w:style w:type="paragraph" w:customStyle="1" w:styleId="FormatvorlageTabelleKopfLinks15cm1">
    <w:name w:val="Formatvorlage Tabelle Kopf + Links:  15 cm1"/>
    <w:basedOn w:val="Standard"/>
    <w:rsid w:val="00696B8C"/>
    <w:pPr>
      <w:tabs>
        <w:tab w:val="clear" w:pos="851"/>
        <w:tab w:val="clear" w:pos="7371"/>
      </w:tabs>
      <w:spacing w:before="100" w:after="80" w:line="288" w:lineRule="auto"/>
      <w:ind w:left="284"/>
    </w:pPr>
    <w:rPr>
      <w:b/>
      <w:bCs/>
      <w:sz w:val="16"/>
    </w:rPr>
  </w:style>
  <w:style w:type="character" w:customStyle="1" w:styleId="Hervorhebung3">
    <w:name w:val="Hervorhebung 3"/>
    <w:basedOn w:val="Absatz-Standardschriftart"/>
    <w:uiPriority w:val="1"/>
    <w:qFormat/>
    <w:rsid w:val="006B2049"/>
    <w:rPr>
      <w:i/>
      <w:iCs/>
      <w:color w:val="FF0000"/>
      <w:bdr w:val="none" w:sz="0" w:space="0" w:color="auto"/>
      <w:shd w:val="clear" w:color="auto" w:fill="auto"/>
    </w:rPr>
  </w:style>
  <w:style w:type="character" w:customStyle="1" w:styleId="ui-provider">
    <w:name w:val="ui-provider"/>
    <w:basedOn w:val="Absatz-Standardschriftart"/>
    <w:rsid w:val="00D2689D"/>
  </w:style>
  <w:style w:type="paragraph" w:styleId="Listenabsatz">
    <w:name w:val="List Paragraph"/>
    <w:basedOn w:val="Standard"/>
    <w:uiPriority w:val="34"/>
    <w:qFormat/>
    <w:rsid w:val="00D2689D"/>
    <w:pPr>
      <w:ind w:left="720"/>
      <w:contextualSpacing/>
    </w:pPr>
  </w:style>
  <w:style w:type="paragraph" w:styleId="berarbeitung">
    <w:name w:val="Revision"/>
    <w:hidden/>
    <w:uiPriority w:val="99"/>
    <w:semiHidden/>
    <w:rsid w:val="00611FE4"/>
    <w:rPr>
      <w:rFonts w:ascii="Arial" w:hAnsi="Arial"/>
      <w:sz w:val="22"/>
    </w:rPr>
  </w:style>
  <w:style w:type="character" w:styleId="NichtaufgelsteErwhnung">
    <w:name w:val="Unresolved Mention"/>
    <w:basedOn w:val="Absatz-Standardschriftart"/>
    <w:uiPriority w:val="99"/>
    <w:semiHidden/>
    <w:unhideWhenUsed/>
    <w:rsid w:val="006C1D5B"/>
    <w:rPr>
      <w:color w:val="605E5C"/>
      <w:shd w:val="clear" w:color="auto" w:fill="E1DFDD"/>
    </w:rPr>
  </w:style>
  <w:style w:type="paragraph" w:customStyle="1" w:styleId="Standard1">
    <w:name w:val="Standard 1"/>
    <w:basedOn w:val="Standard"/>
    <w:link w:val="Standard1Zchn"/>
    <w:qFormat/>
    <w:rsid w:val="00674BED"/>
    <w:pPr>
      <w:tabs>
        <w:tab w:val="clear" w:pos="851"/>
        <w:tab w:val="clear" w:pos="7371"/>
      </w:tabs>
      <w:spacing w:after="240"/>
      <w:ind w:left="851"/>
    </w:pPr>
  </w:style>
  <w:style w:type="character" w:customStyle="1" w:styleId="Standard1Zchn">
    <w:name w:val="Standard 1 Zchn"/>
    <w:basedOn w:val="Absatz-Standardschriftart"/>
    <w:link w:val="Standard1"/>
    <w:rsid w:val="00674BED"/>
    <w:rPr>
      <w:rFonts w:ascii="Arial" w:hAnsi="Arial"/>
      <w:sz w:val="22"/>
    </w:rPr>
  </w:style>
  <w:style w:type="character" w:styleId="Hervorhebung">
    <w:name w:val="Emphasis"/>
    <w:basedOn w:val="Absatz-Standardschriftart"/>
    <w:qFormat/>
    <w:rsid w:val="006612F8"/>
    <w:rPr>
      <w:i/>
      <w:iCs/>
    </w:rPr>
  </w:style>
  <w:style w:type="character" w:customStyle="1" w:styleId="berschrift1Zchn">
    <w:name w:val="Überschrift 1 Zchn"/>
    <w:basedOn w:val="Absatz-Standardschriftart"/>
    <w:link w:val="berschrift1"/>
    <w:rsid w:val="00B10B33"/>
    <w:rPr>
      <w:rFonts w:ascii="Arial" w:hAnsi="Arial"/>
      <w:b/>
      <w:kern w:val="28"/>
      <w:sz w:val="22"/>
      <w:szCs w:val="22"/>
    </w:rPr>
  </w:style>
  <w:style w:type="character" w:customStyle="1" w:styleId="KopfzeileZchn">
    <w:name w:val="Kopfzeile Zchn"/>
    <w:basedOn w:val="Absatz-Standardschriftart"/>
    <w:link w:val="Kopfzeile"/>
    <w:rsid w:val="00930AF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70225">
      <w:bodyDiv w:val="1"/>
      <w:marLeft w:val="0"/>
      <w:marRight w:val="0"/>
      <w:marTop w:val="0"/>
      <w:marBottom w:val="0"/>
      <w:divBdr>
        <w:top w:val="none" w:sz="0" w:space="0" w:color="auto"/>
        <w:left w:val="none" w:sz="0" w:space="0" w:color="auto"/>
        <w:bottom w:val="none" w:sz="0" w:space="0" w:color="auto"/>
        <w:right w:val="none" w:sz="0" w:space="0" w:color="auto"/>
      </w:divBdr>
    </w:div>
    <w:div w:id="807547775">
      <w:bodyDiv w:val="1"/>
      <w:marLeft w:val="0"/>
      <w:marRight w:val="0"/>
      <w:marTop w:val="0"/>
      <w:marBottom w:val="0"/>
      <w:divBdr>
        <w:top w:val="none" w:sz="0" w:space="0" w:color="auto"/>
        <w:left w:val="none" w:sz="0" w:space="0" w:color="auto"/>
        <w:bottom w:val="none" w:sz="0" w:space="0" w:color="auto"/>
        <w:right w:val="none" w:sz="0" w:space="0" w:color="auto"/>
      </w:divBdr>
    </w:div>
    <w:div w:id="882866543">
      <w:bodyDiv w:val="1"/>
      <w:marLeft w:val="0"/>
      <w:marRight w:val="0"/>
      <w:marTop w:val="0"/>
      <w:marBottom w:val="0"/>
      <w:divBdr>
        <w:top w:val="none" w:sz="0" w:space="0" w:color="auto"/>
        <w:left w:val="none" w:sz="0" w:space="0" w:color="auto"/>
        <w:bottom w:val="none" w:sz="0" w:space="0" w:color="auto"/>
        <w:right w:val="none" w:sz="0" w:space="0" w:color="auto"/>
      </w:divBdr>
    </w:div>
    <w:div w:id="956838668">
      <w:bodyDiv w:val="1"/>
      <w:marLeft w:val="0"/>
      <w:marRight w:val="0"/>
      <w:marTop w:val="0"/>
      <w:marBottom w:val="0"/>
      <w:divBdr>
        <w:top w:val="none" w:sz="0" w:space="0" w:color="auto"/>
        <w:left w:val="none" w:sz="0" w:space="0" w:color="auto"/>
        <w:bottom w:val="none" w:sz="0" w:space="0" w:color="auto"/>
        <w:right w:val="none" w:sz="0" w:space="0" w:color="auto"/>
      </w:divBdr>
    </w:div>
    <w:div w:id="1082601290">
      <w:bodyDiv w:val="1"/>
      <w:marLeft w:val="0"/>
      <w:marRight w:val="0"/>
      <w:marTop w:val="0"/>
      <w:marBottom w:val="0"/>
      <w:divBdr>
        <w:top w:val="none" w:sz="0" w:space="0" w:color="auto"/>
        <w:left w:val="none" w:sz="0" w:space="0" w:color="auto"/>
        <w:bottom w:val="none" w:sz="0" w:space="0" w:color="auto"/>
        <w:right w:val="none" w:sz="0" w:space="0" w:color="auto"/>
      </w:divBdr>
    </w:div>
    <w:div w:id="1404335281">
      <w:bodyDiv w:val="1"/>
      <w:marLeft w:val="0"/>
      <w:marRight w:val="0"/>
      <w:marTop w:val="0"/>
      <w:marBottom w:val="0"/>
      <w:divBdr>
        <w:top w:val="none" w:sz="0" w:space="0" w:color="auto"/>
        <w:left w:val="none" w:sz="0" w:space="0" w:color="auto"/>
        <w:bottom w:val="none" w:sz="0" w:space="0" w:color="auto"/>
        <w:right w:val="none" w:sz="0" w:space="0" w:color="auto"/>
      </w:divBdr>
    </w:div>
    <w:div w:id="1443307853">
      <w:bodyDiv w:val="1"/>
      <w:marLeft w:val="0"/>
      <w:marRight w:val="0"/>
      <w:marTop w:val="0"/>
      <w:marBottom w:val="0"/>
      <w:divBdr>
        <w:top w:val="none" w:sz="0" w:space="0" w:color="auto"/>
        <w:left w:val="none" w:sz="0" w:space="0" w:color="auto"/>
        <w:bottom w:val="none" w:sz="0" w:space="0" w:color="auto"/>
        <w:right w:val="none" w:sz="0" w:space="0" w:color="auto"/>
      </w:divBdr>
    </w:div>
    <w:div w:id="175257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png"/><Relationship Id="rId4" Type="http://schemas.openxmlformats.org/officeDocument/2006/relationships/image" Target="media/image4.gi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w_lal\Downloads\xx-xx-local-contract-for-services-f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DE1DD5ECC64DEE9264E7D0C7F0964C"/>
        <w:category>
          <w:name w:val="General"/>
          <w:gallery w:val="placeholder"/>
        </w:category>
        <w:types>
          <w:type w:val="bbPlcHdr"/>
        </w:types>
        <w:behaviors>
          <w:behavior w:val="content"/>
        </w:behaviors>
        <w:guid w:val="{7C049B3A-5F70-4028-9C8E-2A8F292A26E2}"/>
      </w:docPartPr>
      <w:docPartBody>
        <w:p w:rsidR="000C7C24" w:rsidRDefault="00247628">
          <w:pPr>
            <w:pStyle w:val="0BDE1DD5ECC64DEE9264E7D0C7F0964C"/>
          </w:pPr>
          <w:r w:rsidRPr="00B22DE6">
            <w:rPr>
              <w:rStyle w:val="Platzhaltertext"/>
            </w:rPr>
            <w:t>[CONFIDENTIALITY]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AC3"/>
    <w:rsid w:val="000C7C24"/>
    <w:rsid w:val="00247628"/>
    <w:rsid w:val="00297362"/>
    <w:rsid w:val="00306257"/>
    <w:rsid w:val="00363B0E"/>
    <w:rsid w:val="00602387"/>
    <w:rsid w:val="006A7AC3"/>
    <w:rsid w:val="00712D59"/>
    <w:rsid w:val="007B739B"/>
    <w:rsid w:val="009E7B84"/>
    <w:rsid w:val="00B27E98"/>
    <w:rsid w:val="00C37326"/>
    <w:rsid w:val="00D155D9"/>
    <w:rsid w:val="00D62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0BDE1DD5ECC64DEE9264E7D0C7F0964C">
    <w:name w:val="0BDE1DD5ECC64DEE9264E7D0C7F096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
        <AccountId xsi:nil="true"/>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5" ma:contentTypeDescription="Ein neues Dokument erstellen." ma:contentTypeScope="" ma:versionID="2baa33e8be48f666133caea2dba3c6a9">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d4c482215c0280b324d7a1e394d2614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e3eb58d-f81f-4cab-b189-0771f08f8fb8}"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0D9964-1D28-4182-89E2-CD7813B55547}">
  <ds:schemaRefs>
    <ds:schemaRef ds:uri="http://schemas.microsoft.com/sharepoint/v3/contenttype/forms"/>
  </ds:schemaRefs>
</ds:datastoreItem>
</file>

<file path=customXml/itemProps2.xml><?xml version="1.0" encoding="utf-8"?>
<ds:datastoreItem xmlns:ds="http://schemas.openxmlformats.org/officeDocument/2006/customXml" ds:itemID="{C2330D93-2232-4BE1-B175-3A70A5A6A601}">
  <ds:schemaRefs>
    <ds:schemaRef ds:uri="http://purl.org/dc/dcmitype/"/>
    <ds:schemaRef ds:uri="47d30a7d-b41a-4785-a964-e05815a9f29f"/>
    <ds:schemaRef ds:uri="http://www.w3.org/XML/1998/namespace"/>
    <ds:schemaRef ds:uri="http://purl.org/dc/terms/"/>
    <ds:schemaRef ds:uri="http://schemas.microsoft.com/office/2006/metadata/properties"/>
    <ds:schemaRef ds:uri="http://schemas.microsoft.com/office/2006/documentManagement/types"/>
    <ds:schemaRef ds:uri="http://purl.org/dc/elements/1.1/"/>
    <ds:schemaRef ds:uri="04ac4ecf-9708-45f7-9d64-eaef3bff4f59"/>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84C7F991-0804-4A46-8660-29479DED8AB3}">
  <ds:schemaRefs>
    <ds:schemaRef ds:uri="http://schemas.openxmlformats.org/officeDocument/2006/bibliography"/>
  </ds:schemaRefs>
</ds:datastoreItem>
</file>

<file path=customXml/itemProps4.xml><?xml version="1.0" encoding="utf-8"?>
<ds:datastoreItem xmlns:ds="http://schemas.openxmlformats.org/officeDocument/2006/customXml" ds:itemID="{AFBD6D4C-52A9-4C3B-94F5-57F2A915E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xx-xx-local-contract-for-services-fr</Template>
  <TotalTime>0</TotalTime>
  <Pages>4</Pages>
  <Words>805</Words>
  <Characters>4836</Characters>
  <Application>Microsoft Office Word</Application>
  <DocSecurity>0</DocSecurity>
  <Lines>40</Lines>
  <Paragraphs>11</Paragraphs>
  <ScaleCrop>false</ScaleCrop>
  <Company>GIZ GmbH</Company>
  <LinksUpToDate>false</LinksUpToDate>
  <CharactersWithSpaces>5630</CharactersWithSpaces>
  <SharedDoc>false</SharedDoc>
  <HLinks>
    <vt:vector size="18" baseType="variant">
      <vt:variant>
        <vt:i4>65539</vt:i4>
      </vt:variant>
      <vt:variant>
        <vt:i4>78</vt:i4>
      </vt:variant>
      <vt:variant>
        <vt:i4>0</vt:i4>
      </vt:variant>
      <vt:variant>
        <vt:i4>5</vt:i4>
      </vt:variant>
      <vt:variant>
        <vt:lpwstr>https://international-partnerships.ec.europa.eu/document/download/e6c7b8f5-e3e6-4458-ae7e-9cc313a338b8_fr?filename=communicating-and-raising-eu-visibility-guidance-for-external-actions-july-2022_fr.pdf</vt:lpwstr>
      </vt:variant>
      <vt:variant>
        <vt:lpwstr/>
      </vt:variant>
      <vt:variant>
        <vt:i4>8257634</vt:i4>
      </vt:variant>
      <vt:variant>
        <vt:i4>48</vt:i4>
      </vt:variant>
      <vt:variant>
        <vt:i4>0</vt:i4>
      </vt:variant>
      <vt:variant>
        <vt:i4>5</vt:i4>
      </vt:variant>
      <vt:variant>
        <vt:lpwstr>mailto:invoice_ml@giz.de</vt:lpwstr>
      </vt:variant>
      <vt:variant>
        <vt:lpwstr/>
      </vt:variant>
      <vt:variant>
        <vt:i4>4653067</vt:i4>
      </vt:variant>
      <vt:variant>
        <vt:i4>45</vt:i4>
      </vt:variant>
      <vt:variant>
        <vt:i4>0</vt:i4>
      </vt:variant>
      <vt:variant>
        <vt:i4>5</vt:i4>
      </vt:variant>
      <vt:variant>
        <vt:lpwstr>mailto:fin.processing_ml@giz.de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xx-xx-local-contract-for-services-fr.dotx; Stand 31.10.2025</dc:title>
  <dc:subject/>
  <dc:creator>Sow, Lalla Aicha GIZ ML</dc:creator>
  <cp:keywords/>
  <cp:lastModifiedBy>Noufena, Youmbi GIZ ML</cp:lastModifiedBy>
  <cp:revision>12</cp:revision>
  <cp:lastPrinted>2025-11-03T13:16:00Z</cp:lastPrinted>
  <dcterms:created xsi:type="dcterms:W3CDTF">2026-03-12T14:17:00Z</dcterms:created>
  <dcterms:modified xsi:type="dcterms:W3CDTF">2026-04-09T07:57:00Z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esk2ProDesk">
    <vt:lpwstr>January 03 2000 15:11: C:\@vor2000\Vertraege\converk.dot</vt:lpwstr>
  </property>
  <property fmtid="{D5CDD505-2E9C-101B-9397-08002B2CF9AE}" pid="3" name="ContentTypeId">
    <vt:lpwstr>0x010100CDB33A4094765C43842BF75870C6DB50</vt:lpwstr>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